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主管校长：</w:t>
      </w:r>
      <w:bookmarkStart w:id="0" w:name="_GoBack"/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bookmarkEnd w:id="0"/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肖  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孙民民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宫力英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霍庆玲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侯建鹏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李桂波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尹树平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  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于海红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王立学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刘兰兰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王桂芳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张春莲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刘晓霞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刘远航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李秀荣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孟艳秋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岳春杰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青少中心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汪泓汐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18.49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Tahoma" w:hAnsi="Tahoma" w:eastAsia="微软雅黑" w:cs="Times New Roman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177D98"/>
    <w:rsid w:val="0FB0104A"/>
    <w:rsid w:val="17E00C65"/>
    <w:rsid w:val="1BE6144F"/>
    <w:rsid w:val="248E6C76"/>
    <w:rsid w:val="25240B97"/>
    <w:rsid w:val="255C416C"/>
    <w:rsid w:val="27D81A01"/>
    <w:rsid w:val="2BB473D3"/>
    <w:rsid w:val="30EF494C"/>
    <w:rsid w:val="32370C14"/>
    <w:rsid w:val="328B42C1"/>
    <w:rsid w:val="3580410C"/>
    <w:rsid w:val="3C065725"/>
    <w:rsid w:val="3D517FDE"/>
    <w:rsid w:val="4C5E53CD"/>
    <w:rsid w:val="4C87161B"/>
    <w:rsid w:val="4DAF37D4"/>
    <w:rsid w:val="59CB49E9"/>
    <w:rsid w:val="5A285FC7"/>
    <w:rsid w:val="6E336B96"/>
    <w:rsid w:val="729F45F5"/>
    <w:rsid w:val="77502F4D"/>
    <w:rsid w:val="782D036E"/>
    <w:rsid w:val="7E86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6"/>
    <w:link w:val="2"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6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2001-12-31T16:46:04Z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