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韩思月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张亮亮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王立颖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单紫桐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孙天丽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李方颖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吕亚芹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徐建秋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迟亚平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唐丽莉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都金乐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吕淑波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姜古月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马春宇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朱咏梅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贾春吉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刘晓波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徐天娇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8147D23"/>
    <w:rsid w:val="280C6949"/>
    <w:rsid w:val="500064D8"/>
    <w:rsid w:val="64E0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6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6"/>
    <w:link w:val="4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2001-12-31T16:42:25Z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