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8E" w:rsidRPr="001E11B8" w:rsidRDefault="006E32F8" w:rsidP="001E11B8">
      <w:pPr>
        <w:spacing w:line="560" w:lineRule="exact"/>
        <w:jc w:val="center"/>
        <w:rPr>
          <w:rFonts w:ascii="黑体" w:eastAsia="黑体" w:hAnsi="黑体" w:cs="宋体"/>
          <w:b/>
          <w:bCs/>
          <w:sz w:val="44"/>
          <w:szCs w:val="44"/>
        </w:rPr>
      </w:pPr>
      <w:r w:rsidRPr="001E11B8">
        <w:rPr>
          <w:rFonts w:ascii="黑体" w:eastAsia="黑体" w:hAnsi="黑体" w:cs="宋体" w:hint="eastAsia"/>
          <w:b/>
          <w:bCs/>
          <w:sz w:val="44"/>
          <w:szCs w:val="44"/>
        </w:rPr>
        <w:t>《我多想去看看》</w:t>
      </w:r>
      <w:r w:rsidR="005D60F8" w:rsidRPr="001E11B8">
        <w:rPr>
          <w:rFonts w:ascii="黑体" w:eastAsia="黑体" w:hAnsi="黑体" w:cs="宋体" w:hint="eastAsia"/>
          <w:b/>
          <w:bCs/>
          <w:sz w:val="44"/>
          <w:szCs w:val="44"/>
        </w:rPr>
        <w:t>教学设计</w:t>
      </w:r>
    </w:p>
    <w:p w:rsidR="00B3328E" w:rsidRPr="001E11B8" w:rsidRDefault="006E32F8" w:rsidP="001E11B8">
      <w:pPr>
        <w:spacing w:line="560" w:lineRule="exact"/>
        <w:jc w:val="left"/>
        <w:rPr>
          <w:rFonts w:ascii="黑体" w:eastAsia="黑体" w:hAnsi="黑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24"/>
        </w:rPr>
        <w:t xml:space="preserve">                          </w:t>
      </w:r>
      <w:r w:rsidR="005D60F8" w:rsidRPr="001E11B8">
        <w:rPr>
          <w:rFonts w:ascii="黑体" w:eastAsia="黑体" w:hAnsi="黑体" w:cs="宋体" w:hint="eastAsia"/>
          <w:b/>
          <w:bCs/>
          <w:sz w:val="32"/>
          <w:szCs w:val="32"/>
        </w:rPr>
        <w:t>（第二</w:t>
      </w:r>
      <w:r w:rsidRPr="001E11B8">
        <w:rPr>
          <w:rFonts w:ascii="黑体" w:eastAsia="黑体" w:hAnsi="黑体" w:cs="宋体" w:hint="eastAsia"/>
          <w:b/>
          <w:bCs/>
          <w:sz w:val="32"/>
          <w:szCs w:val="32"/>
        </w:rPr>
        <w:t>课时）</w:t>
      </w:r>
    </w:p>
    <w:p w:rsidR="005D60F8" w:rsidRPr="005D60F8" w:rsidRDefault="006E32F8" w:rsidP="001E11B8">
      <w:pPr>
        <w:spacing w:line="560" w:lineRule="exact"/>
        <w:ind w:firstLineChars="200" w:firstLine="883"/>
        <w:jc w:val="left"/>
        <w:rPr>
          <w:rFonts w:ascii="宋体" w:hAnsi="宋体" w:cs="宋体"/>
          <w:b/>
          <w:bCs/>
          <w:sz w:val="44"/>
          <w:szCs w:val="44"/>
        </w:rPr>
      </w:pPr>
      <w:r w:rsidRPr="005D60F8">
        <w:rPr>
          <w:rFonts w:ascii="宋体" w:hAnsi="宋体" w:cs="宋体" w:hint="eastAsia"/>
          <w:b/>
          <w:bCs/>
          <w:sz w:val="44"/>
          <w:szCs w:val="44"/>
        </w:rPr>
        <w:t>教学</w:t>
      </w:r>
      <w:r w:rsidR="005D60F8" w:rsidRPr="005D60F8">
        <w:rPr>
          <w:rFonts w:ascii="宋体" w:hAnsi="宋体" w:cs="宋体" w:hint="eastAsia"/>
          <w:b/>
          <w:bCs/>
          <w:sz w:val="44"/>
          <w:szCs w:val="44"/>
        </w:rPr>
        <w:t>目标：</w:t>
      </w:r>
    </w:p>
    <w:p w:rsidR="005D60F8" w:rsidRPr="005D60F8" w:rsidRDefault="005D60F8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bCs/>
          <w:sz w:val="32"/>
          <w:szCs w:val="32"/>
        </w:rPr>
      </w:pPr>
      <w:r w:rsidRPr="005D60F8">
        <w:rPr>
          <w:rFonts w:ascii="仿宋" w:eastAsia="仿宋" w:hAnsi="仿宋" w:cs="宋体" w:hint="eastAsia"/>
          <w:bCs/>
          <w:sz w:val="32"/>
          <w:szCs w:val="32"/>
        </w:rPr>
        <w:t>1.认识本课11个生字，巩固识字成果。会写6个生字。</w:t>
      </w:r>
    </w:p>
    <w:p w:rsidR="005D60F8" w:rsidRPr="005D60F8" w:rsidRDefault="005D60F8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bCs/>
          <w:sz w:val="32"/>
          <w:szCs w:val="32"/>
        </w:rPr>
      </w:pPr>
      <w:r w:rsidRPr="005D60F8">
        <w:rPr>
          <w:rFonts w:ascii="仿宋" w:eastAsia="仿宋" w:hAnsi="仿宋" w:cs="宋体" w:hint="eastAsia"/>
          <w:bCs/>
          <w:sz w:val="32"/>
          <w:szCs w:val="32"/>
        </w:rPr>
        <w:t>2.有感情地朗读课文，注意读好感叹句。</w:t>
      </w:r>
    </w:p>
    <w:p w:rsidR="005D60F8" w:rsidRPr="005D60F8" w:rsidRDefault="005D60F8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bCs/>
          <w:sz w:val="32"/>
          <w:szCs w:val="32"/>
        </w:rPr>
      </w:pPr>
      <w:r w:rsidRPr="005D60F8">
        <w:rPr>
          <w:rFonts w:ascii="仿宋" w:eastAsia="仿宋" w:hAnsi="仿宋" w:cs="宋体" w:hint="eastAsia"/>
          <w:bCs/>
          <w:sz w:val="32"/>
          <w:szCs w:val="32"/>
        </w:rPr>
        <w:t>3.积累文中的短语，能以“我多想……”开头，写下自己的愿望。</w:t>
      </w:r>
    </w:p>
    <w:p w:rsidR="00B3328E" w:rsidRPr="005D60F8" w:rsidRDefault="005D60F8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5D60F8">
        <w:rPr>
          <w:rFonts w:ascii="仿宋" w:eastAsia="仿宋" w:hAnsi="仿宋" w:cs="宋体" w:hint="eastAsia"/>
          <w:bCs/>
          <w:sz w:val="32"/>
          <w:szCs w:val="32"/>
        </w:rPr>
        <w:t>4.理解课文内容，激发热爱祖国山河的思想感情。</w:t>
      </w:r>
    </w:p>
    <w:p w:rsidR="00B3328E" w:rsidRPr="005D60F8" w:rsidRDefault="006E32F8" w:rsidP="001E11B8">
      <w:pPr>
        <w:spacing w:line="560" w:lineRule="exact"/>
        <w:ind w:firstLineChars="200" w:firstLine="883"/>
        <w:jc w:val="left"/>
        <w:rPr>
          <w:rFonts w:ascii="宋体" w:hAnsi="宋体" w:cs="宋体"/>
          <w:b/>
          <w:color w:val="000000"/>
          <w:sz w:val="44"/>
          <w:szCs w:val="44"/>
        </w:rPr>
      </w:pPr>
      <w:r w:rsidRPr="005D60F8">
        <w:rPr>
          <w:rFonts w:ascii="宋体" w:hAnsi="宋体" w:cs="宋体" w:hint="eastAsia"/>
          <w:b/>
          <w:color w:val="000000"/>
          <w:sz w:val="44"/>
          <w:szCs w:val="44"/>
        </w:rPr>
        <w:t>教学过程：</w:t>
      </w:r>
    </w:p>
    <w:p w:rsidR="00B3328E" w:rsidRPr="00CD0E81" w:rsidRDefault="006E32F8" w:rsidP="001E11B8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一．激趣导入，揭示课题。</w:t>
      </w:r>
    </w:p>
    <w:p w:rsidR="00B3328E" w:rsidRPr="00CD0E81" w:rsidRDefault="006E32F8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教师：</w:t>
      </w:r>
      <w:r w:rsidR="005D60F8" w:rsidRPr="00CD0E81">
        <w:rPr>
          <w:rFonts w:ascii="仿宋" w:eastAsia="仿宋" w:hAnsi="仿宋" w:cs="宋体" w:hint="eastAsia"/>
          <w:sz w:val="32"/>
          <w:szCs w:val="32"/>
        </w:rPr>
        <w:t>孩子们，我们的祖国地大物博，幅员辽阔，有好多美丽的地方。我国的首都北京在天安门广场上每天都要举行隆重的升旗仪式，那场面你们想去亲身感受吗？在我国的新疆，那里有美丽的天山，天山上盛开的雪莲，你们亲眼见过吗？有两个小朋友，他和你们一样，也非常想去看看天安门广场上举行的升旗仪式。非常想去看看美丽的天山和盛开的雪莲，于是他们不停的对爸爸妈妈说：我多想去看看（板书课题）</w:t>
      </w:r>
    </w:p>
    <w:p w:rsidR="00B3328E" w:rsidRPr="00CD0E81" w:rsidRDefault="006E32F8" w:rsidP="001E11B8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二．</w:t>
      </w:r>
      <w:r w:rsidR="005D60F8" w:rsidRPr="00CD0E81">
        <w:rPr>
          <w:rFonts w:ascii="仿宋" w:eastAsia="仿宋" w:hAnsi="仿宋" w:cs="宋体" w:hint="eastAsia"/>
          <w:sz w:val="32"/>
          <w:szCs w:val="32"/>
        </w:rPr>
        <w:t>检查预习，熟读词语。</w:t>
      </w:r>
    </w:p>
    <w:p w:rsidR="0009083F" w:rsidRDefault="005D60F8" w:rsidP="001E11B8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 xml:space="preserve">想法  告诉  北京  广场   非常  </w:t>
      </w:r>
    </w:p>
    <w:p w:rsidR="005D60F8" w:rsidRPr="00CD0E81" w:rsidRDefault="005D60F8" w:rsidP="0009083F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 xml:space="preserve">壮观  开会  走出  </w:t>
      </w:r>
      <w:r w:rsidR="0009083F">
        <w:rPr>
          <w:rFonts w:ascii="仿宋" w:eastAsia="仿宋" w:hAnsi="仿宋" w:cs="宋体" w:hint="eastAsia"/>
          <w:sz w:val="32"/>
          <w:szCs w:val="32"/>
        </w:rPr>
        <w:t xml:space="preserve"> </w:t>
      </w:r>
      <w:bookmarkStart w:id="0" w:name="_GoBack"/>
      <w:bookmarkEnd w:id="0"/>
      <w:r w:rsidRPr="00CD0E81">
        <w:rPr>
          <w:rFonts w:ascii="仿宋" w:eastAsia="仿宋" w:hAnsi="仿宋" w:cs="宋体" w:hint="eastAsia"/>
          <w:sz w:val="32"/>
          <w:szCs w:val="32"/>
        </w:rPr>
        <w:t xml:space="preserve"> 天安门</w:t>
      </w:r>
    </w:p>
    <w:p w:rsidR="005D60F8" w:rsidRPr="00CD0E81" w:rsidRDefault="006E32F8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三．</w:t>
      </w:r>
      <w:r w:rsidR="005D60F8" w:rsidRPr="00CD0E81">
        <w:rPr>
          <w:rFonts w:ascii="仿宋" w:eastAsia="仿宋" w:hAnsi="仿宋" w:cs="宋体" w:hint="eastAsia"/>
          <w:sz w:val="32"/>
          <w:szCs w:val="32"/>
        </w:rPr>
        <w:t>初读课文，整体感知。</w:t>
      </w:r>
    </w:p>
    <w:p w:rsidR="00B3328E" w:rsidRPr="00CD0E81" w:rsidRDefault="006E32F8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1.</w:t>
      </w:r>
      <w:r w:rsidR="005D60F8" w:rsidRPr="00CD0E81">
        <w:rPr>
          <w:rFonts w:ascii="仿宋" w:eastAsia="仿宋" w:hAnsi="仿宋" w:cs="宋体" w:hint="eastAsia"/>
          <w:sz w:val="32"/>
          <w:szCs w:val="32"/>
        </w:rPr>
        <w:t>自由读课文，标出本文共有几个自然段。</w:t>
      </w:r>
    </w:p>
    <w:p w:rsidR="00B3328E" w:rsidRPr="00CD0E81" w:rsidRDefault="006E32F8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2.</w:t>
      </w:r>
      <w:r w:rsidR="005D60F8" w:rsidRPr="00CD0E81">
        <w:rPr>
          <w:rFonts w:ascii="仿宋" w:eastAsia="仿宋" w:hAnsi="仿宋" w:cs="宋体" w:hint="eastAsia"/>
          <w:sz w:val="32"/>
          <w:szCs w:val="32"/>
        </w:rPr>
        <w:t>观察文中的插图，说出分别对应哪个自然段。</w:t>
      </w:r>
    </w:p>
    <w:p w:rsidR="005D60F8" w:rsidRPr="00CD0E81" w:rsidRDefault="005D60F8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四．细读课文，体会情感</w:t>
      </w:r>
    </w:p>
    <w:p w:rsidR="005D60F8" w:rsidRPr="00CD0E81" w:rsidRDefault="005D60F8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1.学习第一自然段：</w:t>
      </w:r>
    </w:p>
    <w:p w:rsidR="005D60F8" w:rsidRPr="00CD0E81" w:rsidRDefault="005D60F8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（1）标出本段共有几句话。</w:t>
      </w:r>
    </w:p>
    <w:p w:rsidR="005D60F8" w:rsidRPr="00CD0E81" w:rsidRDefault="005D60F8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lastRenderedPageBreak/>
        <w:t>（2）“我”为什么想去北京看看。</w:t>
      </w:r>
    </w:p>
    <w:p w:rsidR="001B7F0D" w:rsidRPr="00CD0E81" w:rsidRDefault="005D60F8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（3）</w:t>
      </w:r>
      <w:r w:rsidR="006E32F8" w:rsidRPr="00CD0E81">
        <w:rPr>
          <w:rFonts w:ascii="仿宋" w:eastAsia="仿宋" w:hAnsi="仿宋" w:cs="宋体" w:hint="eastAsia"/>
          <w:sz w:val="32"/>
          <w:szCs w:val="32"/>
        </w:rPr>
        <w:t>讲解：本课有的词语，如“遥远”这个词，可以告诉学生山里的人走出大山，坐火车到北京需要几天的时间，路途非常远，因此说“遥远的北京城”。“壮观”这个词，联系看到的升旗仪式，让学生了解北京天安门广场之大、参加升旗仪式人之多，场面之雄伟，进而体会“壮观”的含义。学生能从雄伟的场面中领悟“壮观”的意思。</w:t>
      </w:r>
    </w:p>
    <w:p w:rsidR="00B3328E" w:rsidRPr="00CD0E81" w:rsidRDefault="001B7F0D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（4）</w:t>
      </w:r>
      <w:r w:rsidR="006E32F8" w:rsidRPr="00CD0E81">
        <w:rPr>
          <w:rFonts w:ascii="仿宋" w:eastAsia="仿宋" w:hAnsi="仿宋" w:cs="宋体" w:hint="eastAsia"/>
          <w:sz w:val="32"/>
          <w:szCs w:val="32"/>
        </w:rPr>
        <w:t>“我多想去看看，我多想去看看</w:t>
      </w:r>
      <w:r w:rsidRPr="00CD0E81">
        <w:rPr>
          <w:rFonts w:ascii="仿宋" w:eastAsia="仿宋" w:hAnsi="仿宋" w:cs="宋体" w:hint="eastAsia"/>
          <w:sz w:val="32"/>
          <w:szCs w:val="32"/>
        </w:rPr>
        <w:t>！</w:t>
      </w:r>
      <w:r w:rsidR="006E32F8" w:rsidRPr="00CD0E81">
        <w:rPr>
          <w:rFonts w:ascii="仿宋" w:eastAsia="仿宋" w:hAnsi="仿宋" w:cs="宋体" w:hint="eastAsia"/>
          <w:sz w:val="32"/>
          <w:szCs w:val="32"/>
        </w:rPr>
        <w:t>”，用反复的修辞手法，抒发了“我”向往北京的强烈的思想感情。</w:t>
      </w:r>
      <w:r w:rsidRPr="00CD0E81">
        <w:rPr>
          <w:rFonts w:ascii="仿宋" w:eastAsia="仿宋" w:hAnsi="仿宋" w:cs="宋体" w:hint="eastAsia"/>
          <w:sz w:val="32"/>
          <w:szCs w:val="32"/>
        </w:rPr>
        <w:t>说说</w:t>
      </w:r>
      <w:r w:rsidR="006E32F8" w:rsidRPr="00CD0E81">
        <w:rPr>
          <w:rFonts w:ascii="仿宋" w:eastAsia="仿宋" w:hAnsi="仿宋" w:cs="宋体" w:hint="eastAsia"/>
          <w:sz w:val="32"/>
          <w:szCs w:val="32"/>
        </w:rPr>
        <w:t>两个句子有什么不一样？怎样读好书上的这句？</w:t>
      </w:r>
      <w:r w:rsidR="001E11B8">
        <w:rPr>
          <w:rFonts w:ascii="仿宋" w:eastAsia="仿宋" w:hAnsi="仿宋" w:cs="宋体" w:hint="eastAsia"/>
          <w:sz w:val="32"/>
          <w:szCs w:val="32"/>
        </w:rPr>
        <w:t>（</w:t>
      </w:r>
      <w:r w:rsidR="006E32F8" w:rsidRPr="00CD0E81">
        <w:rPr>
          <w:rFonts w:ascii="仿宋" w:eastAsia="仿宋" w:hAnsi="仿宋" w:cs="宋体" w:hint="eastAsia"/>
          <w:sz w:val="32"/>
          <w:szCs w:val="32"/>
        </w:rPr>
        <w:t>通过对比可以让学生更好地体会句子中小男孩想去北京的迫切心情。）</w:t>
      </w:r>
    </w:p>
    <w:p w:rsidR="00B3328E" w:rsidRPr="00CD0E81" w:rsidRDefault="001B7F0D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2.学习</w:t>
      </w:r>
      <w:r w:rsidR="006E32F8" w:rsidRPr="00CD0E81">
        <w:rPr>
          <w:rFonts w:ascii="仿宋" w:eastAsia="仿宋" w:hAnsi="仿宋" w:cs="宋体" w:hint="eastAsia"/>
          <w:sz w:val="32"/>
          <w:szCs w:val="32"/>
        </w:rPr>
        <w:t>第二</w:t>
      </w:r>
      <w:r w:rsidRPr="00CD0E81">
        <w:rPr>
          <w:rFonts w:ascii="仿宋" w:eastAsia="仿宋" w:hAnsi="仿宋" w:cs="宋体" w:hint="eastAsia"/>
          <w:sz w:val="32"/>
          <w:szCs w:val="32"/>
        </w:rPr>
        <w:t>自然</w:t>
      </w:r>
      <w:r w:rsidR="006E32F8" w:rsidRPr="00CD0E81">
        <w:rPr>
          <w:rFonts w:ascii="仿宋" w:eastAsia="仿宋" w:hAnsi="仿宋" w:cs="宋体" w:hint="eastAsia"/>
          <w:sz w:val="32"/>
          <w:szCs w:val="32"/>
        </w:rPr>
        <w:t>段</w:t>
      </w:r>
    </w:p>
    <w:p w:rsidR="00B3328E" w:rsidRPr="00CD0E81" w:rsidRDefault="001B7F0D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（1）</w:t>
      </w:r>
      <w:r w:rsidR="006E32F8" w:rsidRPr="00CD0E81">
        <w:rPr>
          <w:rFonts w:ascii="仿宋" w:eastAsia="仿宋" w:hAnsi="仿宋" w:cs="宋体" w:hint="eastAsia"/>
          <w:sz w:val="32"/>
          <w:szCs w:val="32"/>
        </w:rPr>
        <w:t xml:space="preserve"> </w:t>
      </w:r>
      <w:r w:rsidRPr="00CD0E81">
        <w:rPr>
          <w:rFonts w:ascii="仿宋" w:eastAsia="仿宋" w:hAnsi="仿宋" w:cs="宋体" w:hint="eastAsia"/>
          <w:sz w:val="32"/>
          <w:szCs w:val="32"/>
        </w:rPr>
        <w:t>教师指名</w:t>
      </w:r>
      <w:r w:rsidR="006E32F8" w:rsidRPr="00CD0E81">
        <w:rPr>
          <w:rFonts w:ascii="仿宋" w:eastAsia="仿宋" w:hAnsi="仿宋" w:cs="宋体" w:hint="eastAsia"/>
          <w:sz w:val="32"/>
          <w:szCs w:val="32"/>
        </w:rPr>
        <w:t>朗读第二段课文。教师课件</w:t>
      </w:r>
      <w:r w:rsidRPr="00CD0E81">
        <w:rPr>
          <w:rFonts w:ascii="仿宋" w:eastAsia="仿宋" w:hAnsi="仿宋" w:cs="宋体" w:hint="eastAsia"/>
          <w:sz w:val="32"/>
          <w:szCs w:val="32"/>
        </w:rPr>
        <w:t>出示阅读提示。</w:t>
      </w:r>
    </w:p>
    <w:p w:rsidR="001B7F0D" w:rsidRPr="00CD0E81" w:rsidRDefault="001B7F0D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（2）画出本段“我”想去新疆的原因。</w:t>
      </w:r>
    </w:p>
    <w:p w:rsidR="00B3328E" w:rsidRPr="00CD0E81" w:rsidRDefault="001B7F0D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（3）</w:t>
      </w:r>
      <w:r w:rsidR="006E32F8" w:rsidRPr="00CD0E81">
        <w:rPr>
          <w:rFonts w:ascii="仿宋" w:eastAsia="仿宋" w:hAnsi="仿宋" w:cs="宋体" w:hint="eastAsia"/>
          <w:sz w:val="32"/>
          <w:szCs w:val="32"/>
        </w:rPr>
        <w:t>把喜欢的词语圈出来。（学生自由朗读）（学生告诉老师都圈起了哪些字词）。</w:t>
      </w:r>
    </w:p>
    <w:p w:rsidR="001B7F0D" w:rsidRPr="00CD0E81" w:rsidRDefault="001B7F0D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（4）出示天山一年四季的美景图片，激发情感，指导朗读。</w:t>
      </w:r>
    </w:p>
    <w:p w:rsidR="00CD0E81" w:rsidRPr="00CD0E81" w:rsidRDefault="00CD0E81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五．总结全文，拓展延伸</w:t>
      </w:r>
    </w:p>
    <w:p w:rsidR="00CD0E81" w:rsidRPr="00CD0E81" w:rsidRDefault="00CD0E81" w:rsidP="001E11B8">
      <w:pPr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孩子们，在我们的国家，有许多的文化古城。像北京，西安，南京等等，还有许多奇山秀水，像黄山，庐山，漓江，西湖，随着我们年龄的增长，我们会更多的了解我们祖国的秀丽风光，值得我们去的地方还有很多，老师也相信你们，除了有很多想去的地方，一定还有很多想要做的事吧！</w:t>
      </w:r>
    </w:p>
    <w:p w:rsidR="00B3328E" w:rsidRPr="00CD0E81" w:rsidRDefault="00CD0E81" w:rsidP="001E11B8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CD0E81">
        <w:rPr>
          <w:rFonts w:ascii="仿宋" w:eastAsia="仿宋" w:hAnsi="仿宋" w:cs="宋体" w:hint="eastAsia"/>
          <w:sz w:val="32"/>
          <w:szCs w:val="32"/>
        </w:rPr>
        <w:t>六．</w:t>
      </w:r>
      <w:r w:rsidR="006E32F8" w:rsidRPr="00CD0E81">
        <w:rPr>
          <w:rFonts w:ascii="仿宋" w:eastAsia="仿宋" w:hAnsi="仿宋" w:cs="宋体" w:hint="eastAsia"/>
          <w:sz w:val="32"/>
          <w:szCs w:val="32"/>
        </w:rPr>
        <w:t>课后作业。</w:t>
      </w:r>
    </w:p>
    <w:p w:rsidR="00CD0E81" w:rsidRPr="00CD0E81" w:rsidRDefault="00CD0E81" w:rsidP="001E11B8">
      <w:pPr>
        <w:spacing w:line="560" w:lineRule="exact"/>
        <w:ind w:firstLineChars="200" w:firstLine="640"/>
        <w:jc w:val="left"/>
        <w:rPr>
          <w:rFonts w:ascii="仿宋" w:eastAsia="仿宋" w:hAnsi="仿宋" w:cstheme="majorEastAsia"/>
          <w:sz w:val="32"/>
          <w:szCs w:val="32"/>
        </w:rPr>
      </w:pPr>
      <w:r w:rsidRPr="00CD0E81">
        <w:rPr>
          <w:rFonts w:ascii="仿宋" w:eastAsia="仿宋" w:hAnsi="仿宋" w:cstheme="majorEastAsia" w:hint="eastAsia"/>
          <w:sz w:val="32"/>
          <w:szCs w:val="32"/>
        </w:rPr>
        <w:t>1. 以“我多想……”开头，写下自己的愿望，再和同学交流。</w:t>
      </w:r>
    </w:p>
    <w:p w:rsidR="00B3328E" w:rsidRPr="00CD0E81" w:rsidRDefault="00CD0E81" w:rsidP="001E11B8">
      <w:pPr>
        <w:spacing w:line="560" w:lineRule="exact"/>
        <w:ind w:firstLineChars="200" w:firstLine="640"/>
        <w:jc w:val="left"/>
        <w:rPr>
          <w:rFonts w:ascii="仿宋" w:eastAsia="仿宋" w:hAnsi="仿宋" w:cstheme="majorEastAsia"/>
          <w:sz w:val="32"/>
          <w:szCs w:val="32"/>
        </w:rPr>
      </w:pPr>
      <w:r w:rsidRPr="00CD0E81">
        <w:rPr>
          <w:rFonts w:ascii="仿宋" w:eastAsia="仿宋" w:hAnsi="仿宋" w:cstheme="majorEastAsia" w:hint="eastAsia"/>
          <w:sz w:val="32"/>
          <w:szCs w:val="32"/>
        </w:rPr>
        <w:t xml:space="preserve"> 2.学唱歌曲《我爱北京天安门》。</w:t>
      </w:r>
    </w:p>
    <w:sectPr w:rsidR="00B3328E" w:rsidRPr="00CD0E81" w:rsidSect="001E11B8">
      <w:pgSz w:w="11906" w:h="16838"/>
      <w:pgMar w:top="1134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F63" w:rsidRDefault="00692F63" w:rsidP="0029113C">
      <w:r>
        <w:separator/>
      </w:r>
    </w:p>
  </w:endnote>
  <w:endnote w:type="continuationSeparator" w:id="0">
    <w:p w:rsidR="00692F63" w:rsidRDefault="00692F63" w:rsidP="0029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F63" w:rsidRDefault="00692F63" w:rsidP="0029113C">
      <w:r>
        <w:separator/>
      </w:r>
    </w:p>
  </w:footnote>
  <w:footnote w:type="continuationSeparator" w:id="0">
    <w:p w:rsidR="00692F63" w:rsidRDefault="00692F63" w:rsidP="002911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0B1F18"/>
    <w:rsid w:val="0009083F"/>
    <w:rsid w:val="001B7F0D"/>
    <w:rsid w:val="001E11B8"/>
    <w:rsid w:val="0029113C"/>
    <w:rsid w:val="004477F9"/>
    <w:rsid w:val="005D60F8"/>
    <w:rsid w:val="00692F63"/>
    <w:rsid w:val="006B2FDB"/>
    <w:rsid w:val="006E32F8"/>
    <w:rsid w:val="00751D44"/>
    <w:rsid w:val="00865786"/>
    <w:rsid w:val="00B3328E"/>
    <w:rsid w:val="00CD0E81"/>
    <w:rsid w:val="00DF749F"/>
    <w:rsid w:val="3E0B1F1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911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9113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2911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9113C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911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9113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2911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9113C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2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3</cp:revision>
  <dcterms:created xsi:type="dcterms:W3CDTF">2023-03-15T14:10:00Z</dcterms:created>
  <dcterms:modified xsi:type="dcterms:W3CDTF">2023-03-16T10:20:00Z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