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微软雅黑" w:hAnsi="微软雅黑" w:eastAsia="微软雅黑" w:cs="微软雅黑"/>
          <w:sz w:val="24"/>
          <w:szCs w:val="24"/>
          <w:vertAlign w:val="baseline"/>
        </w:rPr>
      </w:pPr>
      <w:r>
        <w:rPr>
          <w:rFonts w:hint="eastAsia" w:ascii="微软雅黑" w:hAnsi="微软雅黑" w:eastAsia="微软雅黑" w:cs="微软雅黑"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-1453515</wp:posOffset>
                </wp:positionV>
                <wp:extent cx="7561580" cy="4564380"/>
                <wp:effectExtent l="0" t="0" r="1270" b="571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8320" y="1306830"/>
                          <a:ext cx="7561580" cy="4564380"/>
                        </a:xfrm>
                        <a:prstGeom prst="rect">
                          <a:avLst/>
                        </a:prstGeom>
                        <a:blipFill rotWithShape="1">
                          <a:blip r:embed="rId4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35pt;margin-top:-114.45pt;height:359.4pt;width:595.4pt;z-index:251659264;v-text-anchor:middle;mso-width-relative:page;mso-height-relative:page;" filled="t" stroked="f" coordsize="21600,21600" o:gfxdata="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3"/>
        <w:tblpPr w:leftFromText="180" w:rightFromText="180" w:vertAnchor="text" w:horzAnchor="page" w:tblpX="801" w:tblpY="6344"/>
        <w:tblOverlap w:val="never"/>
        <w:tblW w:w="1034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3"/>
        <w:gridCol w:w="1809"/>
        <w:gridCol w:w="1425"/>
        <w:gridCol w:w="1"/>
        <w:gridCol w:w="1423"/>
        <w:gridCol w:w="1"/>
        <w:gridCol w:w="5"/>
        <w:gridCol w:w="1417"/>
        <w:gridCol w:w="3"/>
        <w:gridCol w:w="3"/>
        <w:gridCol w:w="1422"/>
        <w:gridCol w:w="142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shd w:val="clear" w:color="auto" w:fill="E65218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时间段</w:t>
            </w:r>
          </w:p>
        </w:tc>
        <w:tc>
          <w:tcPr>
            <w:tcW w:w="1809" w:type="dxa"/>
            <w:shd w:val="clear" w:color="auto" w:fill="E65218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时间</w:t>
            </w:r>
          </w:p>
        </w:tc>
        <w:tc>
          <w:tcPr>
            <w:tcW w:w="1425" w:type="dxa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星期一</w:t>
            </w:r>
          </w:p>
        </w:tc>
        <w:tc>
          <w:tcPr>
            <w:tcW w:w="1424" w:type="dxa"/>
            <w:gridSpan w:val="2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星期二</w:t>
            </w:r>
          </w:p>
        </w:tc>
        <w:tc>
          <w:tcPr>
            <w:tcW w:w="1423" w:type="dxa"/>
            <w:gridSpan w:val="3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星期三</w:t>
            </w:r>
          </w:p>
        </w:tc>
        <w:tc>
          <w:tcPr>
            <w:tcW w:w="1428" w:type="dxa"/>
            <w:gridSpan w:val="3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星期四</w:t>
            </w:r>
          </w:p>
        </w:tc>
        <w:tc>
          <w:tcPr>
            <w:tcW w:w="1428" w:type="dxa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restart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上午</w:t>
            </w: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07:30-08:20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入园、活动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08:20-08:50</w:t>
            </w:r>
          </w:p>
        </w:tc>
        <w:tc>
          <w:tcPr>
            <w:tcW w:w="1425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语言</w:t>
            </w:r>
          </w:p>
        </w:tc>
        <w:tc>
          <w:tcPr>
            <w:tcW w:w="1425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艺术（手工）</w:t>
            </w:r>
          </w:p>
        </w:tc>
        <w:tc>
          <w:tcPr>
            <w:tcW w:w="1425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健康</w:t>
            </w:r>
          </w:p>
        </w:tc>
        <w:tc>
          <w:tcPr>
            <w:tcW w:w="1425" w:type="dxa"/>
            <w:gridSpan w:val="2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语言</w:t>
            </w:r>
          </w:p>
        </w:tc>
        <w:tc>
          <w:tcPr>
            <w:tcW w:w="1428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科学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09:00-09:20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营养间餐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09:20-09:50</w:t>
            </w:r>
          </w:p>
        </w:tc>
        <w:tc>
          <w:tcPr>
            <w:tcW w:w="1426" w:type="dxa"/>
            <w:gridSpan w:val="2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自由</w:t>
            </w:r>
          </w:p>
        </w:tc>
        <w:tc>
          <w:tcPr>
            <w:tcW w:w="1429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语言</w:t>
            </w:r>
          </w:p>
        </w:tc>
        <w:tc>
          <w:tcPr>
            <w:tcW w:w="1423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科学</w:t>
            </w:r>
          </w:p>
        </w:tc>
        <w:tc>
          <w:tcPr>
            <w:tcW w:w="1422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艺术（音乐）</w:t>
            </w:r>
          </w:p>
        </w:tc>
        <w:tc>
          <w:tcPr>
            <w:tcW w:w="1428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社会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09:50-10:50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户外活动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11:00-11:30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午餐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11:40-12:00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餐后活动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中午</w:t>
            </w: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12:00-14:00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午睡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restart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下午</w:t>
            </w: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14:00-14:20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水果间餐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14:20-14:50</w:t>
            </w:r>
          </w:p>
        </w:tc>
        <w:tc>
          <w:tcPr>
            <w:tcW w:w="1426" w:type="dxa"/>
            <w:gridSpan w:val="2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社会</w:t>
            </w:r>
          </w:p>
        </w:tc>
        <w:tc>
          <w:tcPr>
            <w:tcW w:w="1429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科学</w:t>
            </w:r>
          </w:p>
        </w:tc>
        <w:tc>
          <w:tcPr>
            <w:tcW w:w="1423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语言</w:t>
            </w:r>
          </w:p>
        </w:tc>
        <w:tc>
          <w:tcPr>
            <w:tcW w:w="1422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科学</w:t>
            </w:r>
          </w:p>
        </w:tc>
        <w:tc>
          <w:tcPr>
            <w:tcW w:w="1428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安全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15:00-15:30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户外活动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15:40-15:55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分时段离园</w:t>
            </w:r>
            <w:bookmarkStart w:id="0" w:name="_GoBack"/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17:00（五一前）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教师下班</w:t>
            </w:r>
          </w:p>
        </w:tc>
      </w:tr>
    </w:tbl>
    <w:p>
      <w:pPr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3486150</wp:posOffset>
                </wp:positionV>
                <wp:extent cx="4371975" cy="476250"/>
                <wp:effectExtent l="0" t="0" r="0" b="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975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FD4F03"/>
                                <w:sz w:val="36"/>
                                <w:szCs w:val="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FD4F03"/>
                                <w:sz w:val="36"/>
                                <w:szCs w:val="44"/>
                                <w:lang w:eastAsia="zh-CN"/>
                              </w:rPr>
                              <w:t>中班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4pt;margin-top:274.5pt;height:37.5pt;width:344.25pt;z-index:251661312;v-text-anchor:middle;mso-width-relative:page;mso-height-relative:page;" filled="f" stroked="f" coordsize="21600,21600" o:gfxdata="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BHZzjl2gAAAAsBAAAPAAAAAAAAAAEAIAAAACIAAABkcnMvZG93bnJldi54bWxQSwECFAAU&#10;AAAACACHTuJAIbqGgmECAACtBAAADgAAAAAAAAABACAAAAApAQAAZHJzL2Uyb0RvYy54bWxQSwUG&#10;AAAAAAYABgBZAQAA/A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FD4F03"/>
                          <w:sz w:val="36"/>
                          <w:szCs w:val="4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FD4F03"/>
                          <w:sz w:val="36"/>
                          <w:szCs w:val="44"/>
                          <w:lang w:eastAsia="zh-CN"/>
                        </w:rPr>
                        <w:t>中班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微软雅黑" w:hAnsi="微软雅黑" w:eastAsia="微软雅黑" w:cs="微软雅黑"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163830</wp:posOffset>
                </wp:positionH>
                <wp:positionV relativeFrom="paragraph">
                  <wp:posOffset>2720975</wp:posOffset>
                </wp:positionV>
                <wp:extent cx="7172325" cy="90424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4945" y="4369435"/>
                          <a:ext cx="7172325" cy="904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D4F03"/>
                                <w:sz w:val="72"/>
                                <w:szCs w:val="14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D4F03"/>
                                <w:sz w:val="72"/>
                                <w:szCs w:val="144"/>
                                <w:lang w:eastAsia="zh-CN"/>
                              </w:rPr>
                              <w:t>正阳幼儿园课程表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9pt;margin-top:214.25pt;height:71.2pt;width:564.75pt;z-index:251660288;v-text-anchor:middle;mso-width-relative:page;mso-height-relative:page;" filled="f" stroked="f" coordsize="21600,21600" o:gfxdata="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ADUuyzZAAAACwEAAA8AAAAAAAAAAQAgAAAAIgAAAGRycy9kb3ducmV2&#10;LnhtbFBLAQIUABQAAAAIAIdO4kDms4SGbQIAALgEAAAOAAAAAAAAAAEAIAAAACgBAABkcnMvZTJv&#10;RG9jLnhtbFBLBQYAAAAABgAGAFkBAAAHBg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D4F03"/>
                          <w:sz w:val="72"/>
                          <w:szCs w:val="144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D4F03"/>
                          <w:sz w:val="72"/>
                          <w:szCs w:val="144"/>
                          <w:lang w:eastAsia="zh-CN"/>
                        </w:rPr>
                        <w:t>正阳幼儿园课程表</w:t>
                      </w:r>
                    </w:p>
                  </w:txbxContent>
                </v:textbox>
              </v:rect>
            </w:pict>
          </mc:Fallback>
        </mc:AlternateContent>
      </w:r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8687999"/>
    <w:rsid w:val="0DF50D28"/>
    <w:rsid w:val="2AB700C8"/>
    <w:rsid w:val="2C342418"/>
    <w:rsid w:val="2D1A5EAA"/>
    <w:rsid w:val="308D258D"/>
    <w:rsid w:val="4F624052"/>
    <w:rsid w:val="4FAF497F"/>
    <w:rsid w:val="575922AD"/>
    <w:rsid w:val="57921006"/>
    <w:rsid w:val="6CDB585F"/>
    <w:rsid w:val="78687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AppData\Roaming\kingsoft\office6\templates\download\99bf026f-bff0-4a34-b812-7f5d3929c090\&#24188;&#20799;&#22253;&#24188;&#31258;&#22253;&#35838;&#31243;&#34920;&#65288;&#21487;&#29233;&#37197;&#22270;&#65289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幼儿园幼稚园课程表（可爱配图）.docx</Template>
  <Pages>1</Pages>
  <Words>130</Words>
  <Characters>254</Characters>
  <Lines>0</Lines>
  <Paragraphs>0</Paragraphs>
  <TotalTime>25</TotalTime>
  <ScaleCrop>false</ScaleCrop>
  <LinksUpToDate>false</LinksUpToDate>
  <CharactersWithSpaces>254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2022-03-19T07:15:00Z</dcterms:created>
  <dc:creator>筱</dc:creator>
  <cp:lastModifiedBy>筱</cp:lastModifiedBy>
  <cp:lastPrinted>2022-04-11T07:26:10Z</cp:lastPrinted>
  <dcterms:modified xsi:type="dcterms:W3CDTF">2022-04-11T07:26:16Z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KSOTemplateUUID">
    <vt:lpwstr>v1.0_mb_HD/Nwl2GqFtMTO63OXYjxA==</vt:lpwstr>
  </property>
  <property fmtid="{D5CDD505-2E9C-101B-9397-08002B2CF9AE}" pid="4" name="ICV">
    <vt:lpwstr>D6E3B086BBBC45D6A42E2AB1791C5E0A</vt:lpwstr>
  </property>
</Properties>
</file>