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684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14"/>
        <w:gridCol w:w="1414"/>
        <w:gridCol w:w="1414"/>
        <w:gridCol w:w="1414"/>
        <w:gridCol w:w="141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周二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周三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周四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周五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9: 10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1：10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社会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1083945</wp:posOffset>
                </wp:positionV>
                <wp:extent cx="3507105" cy="5969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710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中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班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活动安排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85.35pt;height:47pt;width:276.15pt;z-index:251661312;mso-width-relative:page;mso-height-relative:page;" filled="f" stroked="f" coordsize="21600,21600" o:gfxdata="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fYD2wAAAAsBAAAPAAAAAAAAAAEAIAAAACIAAABk&#10;cnMvZG93bnJldi54bWxQSwECFAAUAAAACACHTuJAIh1GxD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中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班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活动安排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4167505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67505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29.35pt;margin-top:10pt;height:63.25pt;width:328.15pt;z-index:251662336;mso-width-relative:page;mso-height-relative:page;" filled="f" stroked="f" coordsize="21600,21600" o:gfxdata="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4lrifWAAAACgEAAA8AAAAAAAAAAQAgAAAAIgAA&#10;AGRycy9kb3ducmV2LnhtbFBLAQIUABQAAAAIAIdO4kC8sum5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-917575</wp:posOffset>
            </wp:positionV>
            <wp:extent cx="7574915" cy="10705465"/>
            <wp:effectExtent l="0" t="0" r="6985" b="635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70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375B9B6-C976-486C-BE47-DEF46EE2AA1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A8FDBC6-0FE6-449C-935C-8EF761238F7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9884248-27EC-4E08-BF87-77E5B3807F9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NCwiaGRpZCI6IjZjZWU4YTIzZjQ1Y2VlZmFhMjY2NTc5Y2VmYzE3ZDQxIiwidXNlckNvdW50Ijo0fQ=="/>
  </w:docVars>
  <w:rsids>
    <w:rsidRoot w:val="04F81CDC"/>
    <w:rsid w:val="021C3993"/>
    <w:rsid w:val="04F81CDC"/>
    <w:rsid w:val="16E12EBC"/>
    <w:rsid w:val="17F81174"/>
    <w:rsid w:val="365A055C"/>
    <w:rsid w:val="48A32656"/>
    <w:rsid w:val="4AC51824"/>
    <w:rsid w:val="4D544272"/>
    <w:rsid w:val="50475A00"/>
    <w:rsid w:val="505D5116"/>
    <w:rsid w:val="557B6B58"/>
    <w:rsid w:val="6430121A"/>
    <w:rsid w:val="6D535020"/>
    <w:rsid w:val="739957B3"/>
    <w:rsid w:val="7BD0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151</Words>
  <Characters>195</Characters>
  <Lines>0</Lines>
  <Paragraphs>0</Paragraphs>
  <TotalTime>1</TotalTime>
  <ScaleCrop>false</ScaleCrop>
  <LinksUpToDate>false</LinksUpToDate>
  <CharactersWithSpaces>199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Administrator</cp:lastModifiedBy>
  <cp:lastPrinted>2023-05-11T02:00:26Z</cp:lastPrinted>
  <dcterms:modified xsi:type="dcterms:W3CDTF">2023-05-11T02:01:05Z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CFFF3D66740840C4BAF78F3AB9E7209B</vt:lpwstr>
  </property>
</Properties>
</file>