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区角游戏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10:30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幼儿进餐（午餐）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散步、绘本阅读等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幼儿午休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幼儿安静入睡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幼儿进餐（水果）</w:t>
            </w:r>
          </w:p>
        </w:tc>
      </w:tr>
      <w:bookmarkEnd w:id="0"/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幼儿错时离园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教师备课、教研、例会、学习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教师下班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988695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77.85pt;height:144pt;width:144pt;mso-wrap-style:none;z-index:251661312;mso-width-relative:page;mso-height-relative:page;" filled="f" stroked="f" coordsize="21600,21600" o:gfxdata="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hhL2NkAAAALAQAADwAAAAAAAAABACAAAAAiAAAAZHJzL2Rvd25y&#10;ZXYueG1sUEsBAhQAFAAAAAgAh07iQKVxD7g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127000</wp:posOffset>
                </wp:positionV>
                <wp:extent cx="4234180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23418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47.3pt;margin-top:10pt;height:63.25pt;width:333.4pt;z-index:251662336;mso-width-relative:page;mso-height-relative:page;" filled="f" stroked="f" coordsize="21600,21600" o:gfxdata="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f25Y/WAAAACgEAAA8AAAAAAAAAAQAgAAAAIgAA&#10;AGRycy9kb3ducmV2LnhtbFBLAQIUABQAAAAIAIdO4kDaxKcT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UE0ljbAAAADAEAAA8AAAAAAAAAAQAgAAAAIgAAAGRycy9kb3ducmV2LnhtbFBLAQIU&#10;ABQAAAAIAIdO4kBunh6OmwIAABcFAAAOAAAAAAAAAAEAIAAAACoBAABkcnMvZTJvRG9jLnhtbFBL&#10;BQYAAAAABgAGAFkBAAA3BgAAAAA=&#10;">
                <v:fill on="t" focussize="0,0"/>
                <v:stroke weight="3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-793750</wp:posOffset>
            </wp:positionV>
            <wp:extent cx="7574915" cy="10581640"/>
            <wp:effectExtent l="0" t="0" r="6985" b="10160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58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E22EA1A-5319-44B9-9EF4-8B7E39FF8E5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6A1DACA-4DC5-42EC-AC5C-FC10426ECE5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EC4624C-6EB0-46D6-AB37-0062223FA4F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ywiaGRpZCI6IjZjZWU4YTIzZjQ1Y2VlZmFhMjY2NTc5Y2VmYzE3ZDQxIiwidXNlckNvdW50IjoyfQ=="/>
  </w:docVars>
  <w:rsids>
    <w:rsidRoot w:val="04F81CDC"/>
    <w:rsid w:val="021C3993"/>
    <w:rsid w:val="04F81CDC"/>
    <w:rsid w:val="144956A9"/>
    <w:rsid w:val="15460841"/>
    <w:rsid w:val="16E12EBC"/>
    <w:rsid w:val="17F81174"/>
    <w:rsid w:val="1D4F79A0"/>
    <w:rsid w:val="365A055C"/>
    <w:rsid w:val="48A32656"/>
    <w:rsid w:val="4AC51824"/>
    <w:rsid w:val="50475A00"/>
    <w:rsid w:val="505D5116"/>
    <w:rsid w:val="557B6B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214</Words>
  <Characters>290</Characters>
  <Lines>0</Lines>
  <Paragraphs>0</Paragraphs>
  <TotalTime>3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T莹ing</cp:lastModifiedBy>
  <cp:lastPrinted>2023-06-21T01:00:54Z</cp:lastPrinted>
  <dcterms:modified xsi:type="dcterms:W3CDTF">2023-06-21T01:02:37Z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B1AC6A57D238447292E6EAF12F017D34_13</vt:lpwstr>
  </property>
</Properties>
</file>