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684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14"/>
        <w:gridCol w:w="1414"/>
        <w:gridCol w:w="1414"/>
        <w:gridCol w:w="1414"/>
        <w:gridCol w:w="141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周二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周三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周四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周五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7：3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8：40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9: 10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9：2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1：10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健康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健康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社会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</w:tr>
    </w:tbl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1083945</wp:posOffset>
                </wp:positionV>
                <wp:extent cx="3507105" cy="5969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7105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大班活动安排表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85.35pt;height:47pt;width:276.15pt;z-index:251661312;mso-width-relative:page;mso-height-relative:page;" filled="f" stroked="f" coordsize="21600,21600" o:gfxdata="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oqfYD2wAAAAsBAAAPAAAAAAAAAAEAIAAAACIAAABk&#10;cnMvZG93bnJldi54bWxQSwECFAAUAAAACACHTuJAIh1GxD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大班活动安排表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127000</wp:posOffset>
                </wp:positionV>
                <wp:extent cx="4167505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167505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北安乡中心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幼儿园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29.35pt;margin-top:10pt;height:63.25pt;width:328.15pt;z-index:251662336;mso-width-relative:page;mso-height-relative:page;" filled="f" stroked="f" coordsize="21600,21600" o:gfxdata="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4lrifWAAAACgEAAA8AAAAAAAAAAQAgAAAAIgAA&#10;AGRycy9kb3ducmV2LnhtbFBLAQIUABQAAAAIAIdO4kC8sum5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北安乡中心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幼儿园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-917575</wp:posOffset>
            </wp:positionV>
            <wp:extent cx="7574915" cy="10705465"/>
            <wp:effectExtent l="0" t="0" r="6985" b="635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705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QTSWNsAAAAMAQAADwAAAAAAAAABACAAAAAiAAAAZHJzL2Rvd25yZXYueG1sUEsBAhQAFAAAAAgA&#10;h07iQGVIMYGUAgAADAUAAA4AAAAAAAAAAQAgAAAAKgEAAGRycy9lMm9Eb2MueG1sUEsFBgAAAAAG&#10;AAYAWQEAADAGAAAAAA==&#10;">
                <v:fill on="t" focussize="0,0"/>
                <v:stroke weight="3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7D54BD62-3373-412C-8151-DFDA85CE084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DDCB1F1-B582-45E1-B46E-1AD7323AE79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800BB0A-7068-4A5D-B2C8-EC10EAAC37F9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ywiaGRpZCI6IjZjZWU4YTIzZjQ1Y2VlZmFhMjY2NTc5Y2VmYzE3ZDQxIiwidXNlckNvdW50IjozfQ=="/>
  </w:docVars>
  <w:rsids>
    <w:rsidRoot w:val="04F81CDC"/>
    <w:rsid w:val="021C3993"/>
    <w:rsid w:val="04F81CDC"/>
    <w:rsid w:val="16E12EBC"/>
    <w:rsid w:val="17F81174"/>
    <w:rsid w:val="32C03007"/>
    <w:rsid w:val="365A055C"/>
    <w:rsid w:val="48A32656"/>
    <w:rsid w:val="4AC51824"/>
    <w:rsid w:val="50475A00"/>
    <w:rsid w:val="505D5116"/>
    <w:rsid w:val="557B6B58"/>
    <w:rsid w:val="6430121A"/>
    <w:rsid w:val="6D535020"/>
    <w:rsid w:val="7399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151</Words>
  <Characters>195</Characters>
  <Lines>0</Lines>
  <Paragraphs>0</Paragraphs>
  <TotalTime>1</TotalTime>
  <ScaleCrop>false</ScaleCrop>
  <LinksUpToDate>false</LinksUpToDate>
  <CharactersWithSpaces>199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Administrator</cp:lastModifiedBy>
  <cp:lastPrinted>2023-05-11T01:59:18Z</cp:lastPrinted>
  <dcterms:modified xsi:type="dcterms:W3CDTF">2023-05-11T01:59:27Z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FDF0516E15194662A1CA1C533EEF4ED0</vt:lpwstr>
  </property>
</Properties>
</file>