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718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20"/>
        <w:gridCol w:w="568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活动环节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活动内容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区角游戏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8：30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8: 50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早操、户外游戏活动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幼儿进餐、餐后散步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幼儿午休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幼儿安静入睡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户外游戏活动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幼儿错时离园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教师学习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教师备课、教研、例会、学习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小班一日活动安排表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小班一日活动安排表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D3E4E7F8-FE1F-4E5B-8BBB-AC65E523E3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4C980A3-6AAD-468B-ACE9-664B3E7BD1B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AA51721-1FA7-4212-AF8A-79E83DA4BA1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iwiaGRpZCI6IjZjZWU4YTIzZjQ1Y2VlZmFhMjY2NTc5Y2VmYzE3ZDQxIiwidXNlckNvdW50IjoyfQ=="/>
  </w:docVars>
  <w:rsids>
    <w:rsidRoot w:val="04F81CDC"/>
    <w:rsid w:val="021C3993"/>
    <w:rsid w:val="04F81CDC"/>
    <w:rsid w:val="16E12EBC"/>
    <w:rsid w:val="17F81174"/>
    <w:rsid w:val="365A055C"/>
    <w:rsid w:val="48A32656"/>
    <w:rsid w:val="4AC51824"/>
    <w:rsid w:val="50475A00"/>
    <w:rsid w:val="505D5116"/>
    <w:rsid w:val="557B6B58"/>
    <w:rsid w:val="69A15D47"/>
    <w:rsid w:val="6D535020"/>
    <w:rsid w:val="739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178</Words>
  <Characters>238</Characters>
  <Lines>0</Lines>
  <Paragraphs>0</Paragraphs>
  <TotalTime>8</TotalTime>
  <ScaleCrop>false</ScaleCrop>
  <LinksUpToDate>false</LinksUpToDate>
  <CharactersWithSpaces>242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Administrator</cp:lastModifiedBy>
  <cp:lastPrinted>2023-03-16T04:20:37Z</cp:lastPrinted>
  <dcterms:modified xsi:type="dcterms:W3CDTF">2023-03-16T04:22:49Z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EC41F01A22494A928BAC7D0265B8060C</vt:lpwstr>
  </property>
</Properties>
</file>