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95" w:tblpY="4391"/>
        <w:tblOverlap w:val="never"/>
        <w:tblW w:w="8684" w:type="dxa"/>
        <w:jc w:val="center"/>
        <w:tblBorders>
          <w:top w:val="single" w:color="92D050" w:sz="18" w:space="0"/>
          <w:left w:val="single" w:color="92D050" w:sz="18" w:space="0"/>
          <w:bottom w:val="single" w:color="92D050" w:sz="18" w:space="0"/>
          <w:right w:val="single" w:color="92D050" w:sz="18" w:space="0"/>
          <w:insideH w:val="single" w:color="92D050" w:sz="4" w:space="0"/>
          <w:insideV w:val="single" w:color="92D050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10"/>
        <w:gridCol w:w="1414"/>
        <w:gridCol w:w="1414"/>
        <w:gridCol w:w="1414"/>
        <w:gridCol w:w="1414"/>
        <w:gridCol w:w="1418"/>
      </w:tblGrid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  <w:t>时   间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周二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周三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周四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周五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2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7：3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2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8：30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8: 50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9：0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游戏活动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艺术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游戏活动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艺术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社会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1：00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艺术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健康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健康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社会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游戏活动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793115</wp:posOffset>
                </wp:positionH>
                <wp:positionV relativeFrom="paragraph">
                  <wp:posOffset>1083945</wp:posOffset>
                </wp:positionV>
                <wp:extent cx="3507105" cy="59690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7105" cy="59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小</w:t>
                            </w: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班</w:t>
                            </w: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活动安排</w:t>
                            </w: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45pt;margin-top:85.35pt;height:47pt;width:276.15pt;z-index:251661312;mso-width-relative:page;mso-height-relative:page;" filled="f" stroked="f" coordsize="21600,21600" o:gfxdata="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oqfYD2wAAAAsBAAAPAAAAAAAAAAEAIAAAACIAAABk&#10;cnMvZG93bnJldi54bWxQSwECFAAUAAAACACHTuJAIh1GxDwCAABmBAAADgAAAAAAAAABACAAAAAq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val="en-US"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小</w:t>
                      </w: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班</w:t>
                      </w: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val="en-US"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活动安排</w:t>
                      </w: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127000</wp:posOffset>
                </wp:positionV>
                <wp:extent cx="4167505" cy="80327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4167505" cy="803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北安乡中心</w:t>
                            </w: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幼儿园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flip:x;margin-left:129.35pt;margin-top:10pt;height:63.25pt;width:328.15pt;z-index:251662336;mso-width-relative:page;mso-height-relative:page;" filled="f" stroked="f" coordsize="21600,21600" o:gfxdata="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K4lrifWAAAACgEAAA8AAAAAAAAAAQAgAAAAIgAA&#10;AGRycy9kb3ducmV2LnhtbFBLAQIUABQAAAAIAIdO4kC8sum5QwIAAHAEAAAOAAAAAAAAAAEAIAAA&#10;ACU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北安乡中心</w:t>
                      </w: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幼儿园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-1161415</wp:posOffset>
            </wp:positionH>
            <wp:positionV relativeFrom="paragraph">
              <wp:posOffset>-917575</wp:posOffset>
            </wp:positionV>
            <wp:extent cx="7574915" cy="10705465"/>
            <wp:effectExtent l="0" t="0" r="6985" b="635"/>
            <wp:wrapNone/>
            <wp:docPr id="1" name="图片 1" descr="30a554c3fa494cad1f372b128dc9f7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0a554c3fa494cad1f372b128dc9f7f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74915" cy="10705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-281305</wp:posOffset>
                </wp:positionH>
                <wp:positionV relativeFrom="paragraph">
                  <wp:posOffset>956945</wp:posOffset>
                </wp:positionV>
                <wp:extent cx="5551805" cy="7467600"/>
                <wp:effectExtent l="19050" t="19050" r="29845" b="1905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32560" y="2594610"/>
                          <a:ext cx="5551805" cy="7467600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15pt;margin-top:75.35pt;height:588pt;width:437.15pt;z-index:-251656192;v-text-anchor:middle;mso-width-relative:page;mso-height-relative:page;" fillcolor="#FFFFFF [3201]" filled="t" stroked="t" coordsize="21600,21600" arcsize="0.166666666666667" o:gfxdata="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VQTSWNsAAAAMAQAADwAAAAAAAAABACAAAAAiAAAAZHJzL2Rvd25yZXYueG1sUEsBAhQAFAAAAAgA&#10;h07iQGVIMYGUAgAADAUAAA4AAAAAAAAAAQAgAAAAKgEAAGRycy9lMm9Eb2MueG1sUEsFBgAAAAAG&#10;AAYAWQEAADAGAAAAAA==&#10;">
                <v:fill on="t" focussize="0,0"/>
                <v:stroke weight="3pt" color="#70AD47 [3209]" miterlimit="8" joinstyle="miter"/>
                <v:imagedata o:title=""/>
                <o:lock v:ext="edit" aspectratio="f"/>
              </v:round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393A5EA0-96E0-4C9C-8E2C-B4A90F40BCD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8FC3A3A-51C1-4B83-9BC8-AEBE1B6C0B83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95D8B4D7-8B60-4575-B91B-684F762E631D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NCwiaGRpZCI6IjZjZWU4YTIzZjQ1Y2VlZmFhMjY2NTc5Y2VmYzE3ZDQxIiwidXNlckNvdW50Ijo0fQ=="/>
  </w:docVars>
  <w:rsids>
    <w:rsidRoot w:val="04F81CDC"/>
    <w:rsid w:val="021C3993"/>
    <w:rsid w:val="04F81CDC"/>
    <w:rsid w:val="16E12EBC"/>
    <w:rsid w:val="17F81174"/>
    <w:rsid w:val="28E0470F"/>
    <w:rsid w:val="365A055C"/>
    <w:rsid w:val="473200A0"/>
    <w:rsid w:val="48A32656"/>
    <w:rsid w:val="4AC51824"/>
    <w:rsid w:val="50475A00"/>
    <w:rsid w:val="505D5116"/>
    <w:rsid w:val="557B6B58"/>
    <w:rsid w:val="6430121A"/>
    <w:rsid w:val="6D535020"/>
    <w:rsid w:val="7399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office6\templates\download\2ba3ee3f-5992-4a44-9ad3-d4b2ccd65da8\&#20316;&#24687;&#26102;&#38388;&#34920;&#65288;A4&#29256;%20&#21487;&#32534;&#36753;&#65289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作息时间表（A4版 可编辑）.docx</Template>
  <Pages>1</Pages>
  <Words>157</Words>
  <Characters>201</Characters>
  <Lines>0</Lines>
  <Paragraphs>0</Paragraphs>
  <TotalTime>1</TotalTime>
  <ScaleCrop>false</ScaleCrop>
  <LinksUpToDate>false</LinksUpToDate>
  <CharactersWithSpaces>205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2021-04-16T06:23:00Z</dcterms:created>
  <dc:creator>澪囬燚</dc:creator>
  <cp:lastModifiedBy>Administrator</cp:lastModifiedBy>
  <cp:lastPrinted>2023-05-11T01:57:50Z</cp:lastPrinted>
  <dcterms:modified xsi:type="dcterms:W3CDTF">2023-05-11T01:58:00Z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UUID">
    <vt:lpwstr>v1.0_mb_dEkqamk8CgFpfIFvETKaIw==</vt:lpwstr>
  </property>
  <property fmtid="{D5CDD505-2E9C-101B-9397-08002B2CF9AE}" pid="4" name="ICV">
    <vt:lpwstr>CA3243793EAD49238B7DF0401744572A</vt:lpwstr>
  </property>
</Properties>
</file>