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95" w:tblpY="4391"/>
        <w:tblOverlap w:val="never"/>
        <w:tblW w:w="8718" w:type="dxa"/>
        <w:jc w:val="center"/>
        <w:tblBorders>
          <w:top w:val="single" w:color="92D050" w:sz="18" w:space="0"/>
          <w:left w:val="single" w:color="92D050" w:sz="18" w:space="0"/>
          <w:bottom w:val="single" w:color="92D050" w:sz="18" w:space="0"/>
          <w:right w:val="single" w:color="92D050" w:sz="18" w:space="0"/>
          <w:insideH w:val="single" w:color="92D050" w:sz="4" w:space="0"/>
          <w:insideV w:val="single" w:color="92D050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10"/>
        <w:gridCol w:w="1420"/>
        <w:gridCol w:w="5688"/>
      </w:tblGrid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  <w:t>时   间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活动环节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活动内容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3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7：3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区角游戏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集体活动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五大领域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8：40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9: 10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集体活动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五大领域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9：2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早操、户外游戏活动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集体活动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五大领域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1：10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幼儿午餐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幼儿进餐、餐后散步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幼儿午休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幼儿安静入睡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集体活动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五大领域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户外游戏活动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幼儿错时离园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7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教师学习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教师备课、教研、例会、学习</w:t>
            </w: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1083945</wp:posOffset>
                </wp:positionV>
                <wp:extent cx="3507105" cy="5969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7105" cy="59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一日活动安排表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45pt;margin-top:85.35pt;height:47pt;width:276.15pt;z-index:251661312;mso-width-relative:page;mso-height-relative:page;" filled="f" stroked="f" coordsize="21600,21600" o:gfxdata="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oqfYD2wAAAAsBAAAPAAAAAAAAAAEAIAAAACIAAABk&#10;cnMvZG93bnJldi54bWxQSwECFAAUAAAACACHTuJAIh1GxDwCAABm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一日活动安排表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127000</wp:posOffset>
                </wp:positionV>
                <wp:extent cx="4167505" cy="80327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167505" cy="803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北安乡中心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幼儿园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x;margin-left:129.35pt;margin-top:10pt;height:63.25pt;width:328.15pt;z-index:251662336;mso-width-relative:page;mso-height-relative:page;" filled="f" stroked="f" coordsize="21600,21600" o:gfxdata="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K4lrifWAAAACgEAAA8AAAAAAAAAAQAgAAAAIgAA&#10;AGRycy9kb3ducmV2LnhtbFBLAQIUABQAAAAIAIdO4kC8sum5QwIAAHAEAAAOAAAAAAAAAAEAIAAA&#10;ACU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北安乡中心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幼儿园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-1161415</wp:posOffset>
            </wp:positionH>
            <wp:positionV relativeFrom="paragraph">
              <wp:posOffset>-917575</wp:posOffset>
            </wp:positionV>
            <wp:extent cx="7574915" cy="10705465"/>
            <wp:effectExtent l="0" t="0" r="6985" b="635"/>
            <wp:wrapNone/>
            <wp:docPr id="1" name="图片 1" descr="30a554c3fa494cad1f372b128dc9f7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0a554c3fa494cad1f372b128dc9f7f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74915" cy="10705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956945</wp:posOffset>
                </wp:positionV>
                <wp:extent cx="5551805" cy="7467600"/>
                <wp:effectExtent l="19050" t="19050" r="29845" b="1905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32560" y="2594610"/>
                          <a:ext cx="5551805" cy="7467600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15pt;margin-top:75.35pt;height:588pt;width:437.15pt;z-index:-251656192;v-text-anchor:middle;mso-width-relative:page;mso-height-relative:page;" fillcolor="#FFFFFF [3201]" filled="t" stroked="t" coordsize="21600,21600" arcsize="0.166666666666667" o:gfxdata="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VQTSWNsAAAAMAQAADwAAAAAAAAABACAAAAAiAAAAZHJzL2Rvd25yZXYueG1sUEsBAhQAFAAAAAgA&#10;h07iQGVIMYGUAgAADAUAAA4AAAAAAAAAAQAgAAAAKgEAAGRycy9lMm9Eb2MueG1sUEsFBgAAAAAG&#10;AAYAWQEAADAGAAAAAA==&#10;">
                <v:fill on="t" focussize="0,0"/>
                <v:stroke weight="3pt" color="#70AD47 [3209]" miterlimit="8" joinstyle="miter"/>
                <v:imagedata o:title=""/>
                <o:lock v:ext="edit" aspectratio="f"/>
              </v:round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3234814A-FB3A-4A2C-BAE3-415AAC70571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B459BB8-61A2-4FB9-BCE0-C579799DA27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E87091B3-3B35-4852-A8AC-2D93F7968A1B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iwiaGRpZCI6IjZjZWU4YTIzZjQ1Y2VlZmFhMjY2NTc5Y2VmYzE3ZDQxIiwidXNlckNvdW50IjoyfQ=="/>
  </w:docVars>
  <w:rsids>
    <w:rsidRoot w:val="04F81CDC"/>
    <w:rsid w:val="021C3993"/>
    <w:rsid w:val="04F81CDC"/>
    <w:rsid w:val="16E12EBC"/>
    <w:rsid w:val="17F81174"/>
    <w:rsid w:val="365A055C"/>
    <w:rsid w:val="48A32656"/>
    <w:rsid w:val="4AC51824"/>
    <w:rsid w:val="50475A00"/>
    <w:rsid w:val="505D5116"/>
    <w:rsid w:val="557B6B58"/>
    <w:rsid w:val="5CC112C5"/>
    <w:rsid w:val="6D535020"/>
    <w:rsid w:val="7399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office6\templates\download\2ba3ee3f-5992-4a44-9ad3-d4b2ccd65da8\&#20316;&#24687;&#26102;&#38388;&#34920;&#65288;A4&#29256;%20&#21487;&#32534;&#36753;&#65289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作息时间表（A4版 可编辑）.docx</Template>
  <Pages>1</Pages>
  <Words>178</Words>
  <Characters>238</Characters>
  <Lines>0</Lines>
  <Paragraphs>0</Paragraphs>
  <TotalTime>5</TotalTime>
  <ScaleCrop>false</ScaleCrop>
  <LinksUpToDate>false</LinksUpToDate>
  <CharactersWithSpaces>242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2021-04-16T06:23:00Z</dcterms:created>
  <dc:creator>澪囬燚</dc:creator>
  <cp:lastModifiedBy>Administrator</cp:lastModifiedBy>
  <cp:lastPrinted>2023-03-16T03:13:00Z</cp:lastPrinted>
  <dcterms:modified xsi:type="dcterms:W3CDTF">2023-05-11T02:01:55Z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UUID">
    <vt:lpwstr>v1.0_mb_dEkqamk8CgFpfIFvETKaIw==</vt:lpwstr>
  </property>
  <property fmtid="{D5CDD505-2E9C-101B-9397-08002B2CF9AE}" pid="4" name="ICV">
    <vt:lpwstr>ADC7112A65E24F8EB2442D4A6874EF14</vt:lpwstr>
  </property>
</Properties>
</file>