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95" w:tblpY="4391"/>
        <w:tblOverlap w:val="never"/>
        <w:tblW w:w="8718" w:type="dxa"/>
        <w:jc w:val="center"/>
        <w:tblBorders>
          <w:top w:val="single" w:color="92D050" w:sz="18" w:space="0"/>
          <w:left w:val="single" w:color="92D050" w:sz="18" w:space="0"/>
          <w:bottom w:val="single" w:color="92D050" w:sz="18" w:space="0"/>
          <w:right w:val="single" w:color="92D050" w:sz="18" w:space="0"/>
          <w:insideH w:val="single" w:color="92D050" w:sz="4" w:space="0"/>
          <w:insideV w:val="single" w:color="92D050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0"/>
        <w:gridCol w:w="1420"/>
        <w:gridCol w:w="5688"/>
      </w:tblGrid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  <w:t>时   间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活动环节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活动内容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3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区角游戏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营养间餐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幼儿进餐（早点）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9：00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9：40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10:30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0：4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幼儿午餐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幼儿进餐（午餐）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2：00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散步、绘本阅读等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幼儿午休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幼儿安静入睡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水果间餐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幼儿进餐（水果）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集体活动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五大领域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7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幼儿错时离园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0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16：4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教师学习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教师备课、教研、例会、学习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3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教师离园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教师下班</w:t>
            </w:r>
          </w:p>
        </w:tc>
      </w:tr>
    </w:tbl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988695</wp:posOffset>
                </wp:positionV>
                <wp:extent cx="1828800" cy="18288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一日活动安排表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45pt;margin-top:77.85pt;height:144pt;width:144pt;mso-wrap-style:none;z-index:251661312;mso-width-relative:page;mso-height-relative:page;" filled="f" stroked="f" coordsize="21600,21600" o:gfxdata="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6hhL2NkAAAALAQAADwAAAAAAAAABACAAAAAiAAAAZHJzL2Rvd25y&#10;ZXYueG1sUEsBAhQAFAAAAAgAh07iQKVxD7g2AgAAZQQAAA4AAAAAAAAAAQAgAAAAKAEAAGRycy9l&#10;Mm9Eb2MueG1sUEsFBgAAAAAGAAYAWQEAANA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一日活动安排表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ragraph">
                  <wp:posOffset>127000</wp:posOffset>
                </wp:positionV>
                <wp:extent cx="4234180" cy="8032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234180" cy="803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机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关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幼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儿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x;margin-left:147.3pt;margin-top:10pt;height:63.25pt;width:333.4pt;z-index:251662336;mso-width-relative:page;mso-height-relative:page;" filled="f" stroked="f" coordsize="21600,21600" o:gfxdata="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f25Y/WAAAACgEAAA8AAAAAAAAAAQAgAAAAIgAA&#10;AGRycy9kb3ducmV2LnhtbFBLAQIUABQAAAAIAIdO4kDaxKcTQwIAAHAEAAAOAAAAAAAAAAEAIAAA&#10;ACU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机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关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幼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儿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956945</wp:posOffset>
                </wp:positionV>
                <wp:extent cx="5551805" cy="7467600"/>
                <wp:effectExtent l="19050" t="19050" r="29845" b="1905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2560" y="2594610"/>
                          <a:ext cx="5551805" cy="7467600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15pt;margin-top:75.35pt;height:588pt;width:437.15pt;z-index:-251656192;v-text-anchor:middle;mso-width-relative:page;mso-height-relative:page;" fillcolor="#FFFFFF [3201]" filled="t" stroked="t" coordsize="21600,21600" arcsize="0.166666666666667" o:gfxdata="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VQTSWNsAAAAMAQAADwAAAAAAAAABACAAAAAiAAAAZHJzL2Rvd25yZXYueG1sUEsBAhQAFAAAAAgA&#10;h07iQGVIMYGUAgAADAUAAA4AAAAAAAAAAQAgAAAAKgEAAGRycy9lMm9Eb2MueG1sUEsFBgAAAAAG&#10;AAYAWQEAADAGAAAAAA==&#10;">
                <v:fill on="t" focussize="0,0"/>
                <v:stroke weight="3pt" color="#70AD47 [3209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-1161415</wp:posOffset>
            </wp:positionH>
            <wp:positionV relativeFrom="paragraph">
              <wp:posOffset>-793750</wp:posOffset>
            </wp:positionV>
            <wp:extent cx="7574915" cy="10581640"/>
            <wp:effectExtent l="0" t="0" r="6985" b="10160"/>
            <wp:wrapNone/>
            <wp:docPr id="1" name="图片 1" descr="30a554c3fa494cad1f372b128dc9f7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0a554c3fa494cad1f372b128dc9f7f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4915" cy="10581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0E4886C1-35EB-4DC8-BCF9-DC656425DF7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784CB9A-64C2-47BA-BDD7-EF893F9BA97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1D8CB55D-E1D4-49DF-BFE4-54BAFF68246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F81CDC"/>
    <w:rsid w:val="021C3993"/>
    <w:rsid w:val="04F81CDC"/>
    <w:rsid w:val="16E12EBC"/>
    <w:rsid w:val="17F81174"/>
    <w:rsid w:val="365A055C"/>
    <w:rsid w:val="48A32656"/>
    <w:rsid w:val="4AC51824"/>
    <w:rsid w:val="50475A00"/>
    <w:rsid w:val="505D5116"/>
    <w:rsid w:val="557B6B5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office6\templates\download\2ba3ee3f-5992-4a44-9ad3-d4b2ccd65da8\&#20316;&#24687;&#26102;&#38388;&#34920;&#65288;A4&#29256;%20&#21487;&#32534;&#36753;&#652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作息时间表（A4版 可编辑）.docx</Template>
  <Pages>1</Pages>
  <Words>81</Words>
  <Characters>136</Characters>
  <Lines>0</Lines>
  <Paragraphs>0</Paragraphs>
  <TotalTime>233</TotalTime>
  <ScaleCrop>false</ScaleCrop>
  <LinksUpToDate>false</LinksUpToDate>
  <CharactersWithSpaces>144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2021-04-16T06:23:00Z</dcterms:created>
  <dc:creator>澪囬燚</dc:creator>
  <cp:lastModifiedBy>澪囬燚</cp:lastModifiedBy>
  <cp:lastPrinted>2022-03-03T03:26:39Z</cp:lastPrinted>
  <dcterms:modified xsi:type="dcterms:W3CDTF">2022-03-03T06:14:34Z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KSOTemplateUUID">
    <vt:lpwstr>v1.0_mb_dEkqamk8CgFpfIFvETKaIw==</vt:lpwstr>
  </property>
  <property fmtid="{D5CDD505-2E9C-101B-9397-08002B2CF9AE}" pid="4" name="ICV">
    <vt:lpwstr>2C450078E06B4399B56A3AB22A0E29DC</vt:lpwstr>
  </property>
</Properties>
</file>