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区角游戏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营养间餐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幼儿进餐（早点）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10:30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幼儿进餐（午餐）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散步、绘本阅读等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幼儿午休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幼儿安静入睡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幼儿进餐（水果）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幼儿错时离园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教师备课、教研、例会、学习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教师下班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988695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77.85pt;height:144pt;width:144pt;mso-wrap-style:none;z-index:251661312;mso-width-relative:page;mso-height-relative:page;" filled="f" stroked="f" coordsize="21600,21600" o:gfxdata="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hhL2NkAAAALAQAADwAAAAAAAAABACAAAAAiAAAAZHJzL2Rvd25y&#10;ZXYueG1sUEsBAhQAFAAAAAgAh07iQKVxD7g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127000</wp:posOffset>
                </wp:positionV>
                <wp:extent cx="4234180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23418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幼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儿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47.3pt;margin-top:10pt;height:63.25pt;width:333.4pt;z-index:251662336;mso-width-relative:page;mso-height-relative:page;" filled="f" stroked="f" coordsize="21600,21600" o:gfxdata="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f25Y/WAAAACgEAAA8AAAAAAAAAAQAgAAAAIgAA&#10;AGRycy9kb3ducmV2LnhtbFBLAQIUABQAAAAIAIdO4kDaxKcT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机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关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幼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儿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园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-793750</wp:posOffset>
            </wp:positionV>
            <wp:extent cx="7574915" cy="10581640"/>
            <wp:effectExtent l="0" t="0" r="6985" b="10160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58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3A4CB91-A547-4175-99E8-896B9043A4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307CF03-CBC7-4E02-9494-D18FAD7A226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CEA626F-3149-465C-9453-70CA3B5405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mVjYzQyNjkzMjUyZmUxNzZmYTQ3YWRlMmE0MjllYjJhIiwidXNlckNvdW50IjoxfQ=="/>
  </w:docVars>
  <w:rsids>
    <w:rsidRoot w:val="04F81CDC"/>
    <w:rsid w:val="021C3993"/>
    <w:rsid w:val="04F81CDC"/>
    <w:rsid w:val="15460841"/>
    <w:rsid w:val="16E12EBC"/>
    <w:rsid w:val="17F81174"/>
    <w:rsid w:val="365A055C"/>
    <w:rsid w:val="48A32656"/>
    <w:rsid w:val="4AC51824"/>
    <w:rsid w:val="50475A00"/>
    <w:rsid w:val="505D5116"/>
    <w:rsid w:val="557B6B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220</Words>
  <Characters>299</Characters>
  <Lines>0</Lines>
  <Paragraphs>0</Paragraphs>
  <TotalTime>5</TotalTime>
  <ScaleCrop>false</ScaleCrop>
  <LinksUpToDate>false</LinksUpToDate>
  <CharactersWithSpaces>302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澪囬燚</cp:lastModifiedBy>
  <cp:lastPrinted>2022-05-06T01:26:18Z</cp:lastPrinted>
  <dcterms:modified xsi:type="dcterms:W3CDTF">2022-05-06T01:27:30Z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2C450078E06B4399B56A3AB22A0E29DC</vt:lpwstr>
  </property>
</Properties>
</file>