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95" w:tblpY="4391"/>
        <w:tblOverlap w:val="never"/>
        <w:tblW w:w="8718" w:type="dxa"/>
        <w:jc w:val="center"/>
        <w:tblBorders>
          <w:top w:val="single" w:color="92D050" w:sz="18" w:space="0"/>
          <w:left w:val="single" w:color="92D050" w:sz="18" w:space="0"/>
          <w:bottom w:val="single" w:color="92D050" w:sz="18" w:space="0"/>
          <w:right w:val="single" w:color="92D050" w:sz="18" w:space="0"/>
          <w:insideH w:val="single" w:color="92D050" w:sz="4" w:space="0"/>
          <w:insideV w:val="single" w:color="92D050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10"/>
        <w:gridCol w:w="1420"/>
        <w:gridCol w:w="5688"/>
      </w:tblGrid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  <w:t>时   间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活动环节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活动内容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7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9：1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710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入园、晨检、营养间餐、区角游戏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集体盥洗、集体饮水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8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9：10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710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幼儿早操、户外活动、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集体活动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集体盥洗、集体饮水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710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幼儿午餐、餐后活动、幼儿午休、水果间餐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集体盥洗、集体饮水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54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710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集体活动、户外活动、幼儿错峰离园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集体盥洗、集体饮水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23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710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教师学习、教师备课、教师教研、教师例会、教师离园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793115</wp:posOffset>
                </wp:positionH>
                <wp:positionV relativeFrom="paragraph">
                  <wp:posOffset>988695</wp:posOffset>
                </wp:positionV>
                <wp:extent cx="1828800" cy="182880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一日活动安排表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45pt;margin-top:77.85pt;height:144pt;width:144pt;mso-wrap-style:none;z-index:251661312;mso-width-relative:page;mso-height-relative:page;" filled="f" stroked="f" coordsize="21600,21600" o:gfxdata="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6hhL2NkAAAALAQAADwAAAAAAAAABACAAAAAiAAAAZHJzL2Rvd25y&#10;ZXYueG1sUEsBAhQAFAAAAAgAh07iQKVxD7g2AgAAZQQAAA4AAAAAAAAAAQAgAAAAKAEAAGRycy9l&#10;Mm9Eb2MueG1sUEsFBgAAAAAGAAYAWQEAANA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一日活动安排表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1870710</wp:posOffset>
                </wp:positionH>
                <wp:positionV relativeFrom="paragraph">
                  <wp:posOffset>127000</wp:posOffset>
                </wp:positionV>
                <wp:extent cx="4234180" cy="80327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4234180" cy="803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>机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>关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>幼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>儿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>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flip:x;margin-left:147.3pt;margin-top:10pt;height:63.25pt;width:333.4pt;z-index:251662336;mso-width-relative:page;mso-height-relative:page;" filled="f" stroked="f" coordsize="21600,21600" o:gfxdata="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f25Y/WAAAACgEAAA8AAAAAAAAAAQAgAAAAIgAA&#10;AGRycy9kb3ducmV2LnhtbFBLAQIUABQAAAAIAIdO4kDaxKcTQwIAAHAEAAAOAAAAAAAAAAEAIAAA&#10;ACU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>机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>关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>幼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>儿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>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-281305</wp:posOffset>
                </wp:positionH>
                <wp:positionV relativeFrom="paragraph">
                  <wp:posOffset>956945</wp:posOffset>
                </wp:positionV>
                <wp:extent cx="5551805" cy="7467600"/>
                <wp:effectExtent l="19050" t="19050" r="29845" b="1905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32560" y="2594610"/>
                          <a:ext cx="5551805" cy="7467600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15pt;margin-top:75.35pt;height:588pt;width:437.15pt;z-index:-251656192;v-text-anchor:middle;mso-width-relative:page;mso-height-relative:page;" fillcolor="#FFFFFF [3201]" filled="t" stroked="t" coordsize="21600,21600" arcsize="0.166666666666667" o:gfxdata="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VQTSWNsAAAAMAQAADwAAAAAAAAABACAAAAAiAAAAZHJzL2Rvd25yZXYueG1sUEsBAhQAFAAAAAgA&#10;h07iQGVIMYGUAgAADAUAAA4AAAAAAAAAAQAgAAAAKgEAAGRycy9lMm9Eb2MueG1sUEsFBgAAAAAG&#10;AAYAWQEAADAGAAAAAA==&#10;">
                <v:fill on="t" focussize="0,0"/>
                <v:stroke weight="3pt" color="#70AD47 [3209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-1161415</wp:posOffset>
            </wp:positionH>
            <wp:positionV relativeFrom="paragraph">
              <wp:posOffset>-793750</wp:posOffset>
            </wp:positionV>
            <wp:extent cx="7574915" cy="10581640"/>
            <wp:effectExtent l="0" t="0" r="6985" b="10160"/>
            <wp:wrapNone/>
            <wp:docPr id="1" name="图片 1" descr="30a554c3fa494cad1f372b128dc9f7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0a554c3fa494cad1f372b128dc9f7f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74915" cy="10581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A4C2F3B0-E559-4BFA-ADCE-A7236BB724F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E733A26-9897-4873-9F30-6DFCA4948D1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DB10054A-D21A-4E98-BF28-68C0591E361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F81CDC"/>
    <w:rsid w:val="021C3993"/>
    <w:rsid w:val="04F81CDC"/>
    <w:rsid w:val="17F81174"/>
    <w:rsid w:val="2BB6106B"/>
    <w:rsid w:val="365A055C"/>
    <w:rsid w:val="48A32656"/>
    <w:rsid w:val="49E83543"/>
    <w:rsid w:val="4AC51824"/>
    <w:rsid w:val="505D5116"/>
    <w:rsid w:val="557B6B58"/>
    <w:rsid w:val="565A3D3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office6\templates\download\2ba3ee3f-5992-4a44-9ad3-d4b2ccd65da8\&#20316;&#24687;&#26102;&#38388;&#34920;&#65288;A4&#29256;%20&#21487;&#32534;&#36753;&#65289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作息时间表（A4版 可编辑）.docx</Template>
  <Pages>1</Pages>
  <Words>81</Words>
  <Characters>136</Characters>
  <Lines>0</Lines>
  <Paragraphs>0</Paragraphs>
  <TotalTime>4</TotalTime>
  <ScaleCrop>false</ScaleCrop>
  <LinksUpToDate>false</LinksUpToDate>
  <CharactersWithSpaces>144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2021-04-16T06:23:00Z</dcterms:created>
  <dc:creator>澪囬燚</dc:creator>
  <cp:lastModifiedBy>澪囬燚</cp:lastModifiedBy>
  <cp:lastPrinted>2022-03-03T03:14:58Z</cp:lastPrinted>
  <dcterms:modified xsi:type="dcterms:W3CDTF">2022-03-03T06:14:56Z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KSOTemplateUUID">
    <vt:lpwstr>v1.0_mb_dEkqamk8CgFpfIFvETKaIw==</vt:lpwstr>
  </property>
  <property fmtid="{D5CDD505-2E9C-101B-9397-08002B2CF9AE}" pid="4" name="ICV">
    <vt:lpwstr>D66F20CE738B4F2BA13E5EA2B6B5B573</vt:lpwstr>
  </property>
</Properties>
</file>