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718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20"/>
        <w:gridCol w:w="568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活动环节</w:t>
            </w:r>
          </w:p>
        </w:tc>
        <w:tc>
          <w:tcPr>
            <w:tcW w:w="56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活动内容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7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入园、晨检、营养间餐、区角游戏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8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幼儿早操、户外活动、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集体活动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幼儿午餐、餐后活动、幼儿午休、水果间餐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5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集体活动、户外活动、幼儿错峰离园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集体盥洗、集体饮水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23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7108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教师学习、教师备课、教师教研、教师例会、教师离园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988695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一日活动安排表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77.85pt;height:144pt;width:144pt;mso-wrap-style:none;z-index:251661312;mso-width-relative:page;mso-height-relative:page;" filled="f" stroked="f" coordsize="21600,21600" o:gfxdata="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6hhL2NkAAAALAQAADwAAAAAAAAABACAAAAAiAAAAZHJzL2Rvd25y&#10;ZXYueG1sUEsBAhQAFAAAAAgAh07iQKVxD7g2AgAAZQQAAA4AAAAAAAAAAQAgAAAAKAEAAGRycy9l&#10;Mm9Eb2MueG1sUEsFBgAAAAAGAAYAWQEAANA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一日活动安排表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127000</wp:posOffset>
                </wp:positionV>
                <wp:extent cx="4234180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234180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机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关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幼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儿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70AD47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reflection w14:blurRad="6350" w14:stA="53000" w14:stPos="0" w14:endA="300" w14:endPos="35500" w14:dist="0" w14:dir="5400000" w14:fadeDir="5400000" w14:sx="100000" w14:sy="-90000" w14:kx="0" w14:algn="bl"/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/>
                                  </w14:gradFill>
                                </w14:textFill>
                                <w14:props3d w14:extrusionH="0" w14:contourW="0" w14:prstMaterial="clear"/>
                              </w:rPr>
                              <w:t>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47.3pt;margin-top:10pt;height:63.25pt;width:333.4pt;z-index:251662336;mso-width-relative:page;mso-height-relative:page;" filled="f" stroked="f" coordsize="21600,21600" o:gfxdata="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f25Y/WAAAACgEAAA8AAAAAAAAAAQAgAAAAIgAA&#10;AGRycy9kb3ducmV2LnhtbFBLAQIUABQAAAAIAIdO4kDaxKcT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机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关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幼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儿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color w:val="70AD47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reflection w14:blurRad="6350" w14:stA="53000" w14:stPos="0" w14:endA="300" w14:endPos="35500" w14:dist="0" w14:dir="5400000" w14:fadeDir="5400000" w14:sx="100000" w14:sy="-90000" w14:kx="0" w14:algn="bl"/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/>
                            </w14:gradFill>
                          </w14:textFill>
                          <w14:props3d w14:extrusionH="0" w14:contourW="0" w14:prstMaterial="clear"/>
                        </w:rPr>
                        <w:t>园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-793750</wp:posOffset>
            </wp:positionV>
            <wp:extent cx="7574915" cy="10581640"/>
            <wp:effectExtent l="0" t="0" r="6985" b="10160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581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276E017-2DDE-406D-9283-2E9B307C65C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126DC9C-9D17-456E-A743-E722E2DABD15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F559D49-9222-4AB1-978C-C8BAAE4386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MiwiaGRpZCI6ImVjYzQyNjkzMjUyZmUxNzZmYTQ3YWRlMmE0MjllYjJhIiwidXNlckNvdW50IjoyfQ=="/>
  </w:docVars>
  <w:rsids>
    <w:rsidRoot w:val="04F81CDC"/>
    <w:rsid w:val="021C3993"/>
    <w:rsid w:val="04F81CDC"/>
    <w:rsid w:val="0C6F34CA"/>
    <w:rsid w:val="17F81174"/>
    <w:rsid w:val="2BB6106B"/>
    <w:rsid w:val="365A055C"/>
    <w:rsid w:val="48A32656"/>
    <w:rsid w:val="49E83543"/>
    <w:rsid w:val="4AC51824"/>
    <w:rsid w:val="505D5116"/>
    <w:rsid w:val="557B6B58"/>
    <w:rsid w:val="565A3D3F"/>
    <w:rsid w:val="58C4652F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159</Words>
  <Characters>186</Characters>
  <Lines>0</Lines>
  <Paragraphs>0</Paragraphs>
  <TotalTime>17</TotalTime>
  <ScaleCrop>false</ScaleCrop>
  <LinksUpToDate>false</LinksUpToDate>
  <CharactersWithSpaces>189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澪囬燚</cp:lastModifiedBy>
  <cp:lastPrinted>2022-05-06T01:11:38Z</cp:lastPrinted>
  <dcterms:modified xsi:type="dcterms:W3CDTF">2022-05-06T01:27:29Z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D66F20CE738B4F2BA13E5EA2B6B5B573</vt:lpwstr>
  </property>
</Properties>
</file>