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uto"/>
        <w:jc w:val="center"/>
        <w:rPr>
          <w:b/>
          <w:bCs/>
          <w:color w:val="FFFFFF"/>
          <w:kern w:val="0"/>
          <w:sz w:val="24"/>
          <w:szCs w:val="24"/>
        </w:rPr>
      </w:pPr>
    </w:p>
    <w:tbl>
      <w:tblPr>
        <w:tblStyle w:val="5"/>
        <w:tblpPr w:leftFromText="180" w:rightFromText="180" w:vertAnchor="page" w:horzAnchor="page" w:tblpX="1560" w:tblpY="5080"/>
        <w:tblOverlap w:val="never"/>
        <w:tblW w:w="0" w:type="auto"/>
        <w:tblInd w:w="0" w:type="dxa"/>
        <w:tblBorders>
          <w:top w:val="single" w:color="0070C0" w:sz="6" w:space="0"/>
          <w:left w:val="single" w:color="0070C0" w:sz="6" w:space="0"/>
          <w:bottom w:val="single" w:color="0070C0" w:sz="6" w:space="0"/>
          <w:right w:val="single" w:color="0070C0" w:sz="6" w:space="0"/>
          <w:insideH w:val="single" w:color="0070C0" w:sz="6" w:space="0"/>
          <w:insideV w:val="single" w:color="0070C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526"/>
        <w:gridCol w:w="1525"/>
        <w:gridCol w:w="1527"/>
        <w:gridCol w:w="1527"/>
        <w:gridCol w:w="1527"/>
      </w:tblGrid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00B0F0"/>
            <w:noWrap w:val="0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70C0" w:sz="6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b/>
                <w:bCs/>
                <w:color w:val="FFFFFF"/>
                <w:kern w:val="0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mc:AlternateContent>
                <mc:Choice Requires="wpsCustomData">
                  <wpsCustomData:diagonalParaType/>
                </mc:Choice>
              </mc:AlternateContent>
              <w:rPr>
                <w:rFonts w:hint="eastAsia" w:eastAsiaTheme="minorEastAsia"/>
                <w:b/>
                <w:bCs/>
                <w:color w:val="FFFF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  <w:lang w:val="en-US" w:eastAsia="zh-CN"/>
              </w:rPr>
              <w:t>活动</w:t>
            </w:r>
          </w:p>
          <w:p>
            <w:pPr>
              <w:jc w:val="center"/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b/>
                <w:bCs/>
                <w:color w:val="FFFF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00B0F0"/>
            <w:noWrap w:val="0"/>
            <w:vAlign w:val="center"/>
          </w:tcPr>
          <w:p>
            <w:pPr>
              <w:jc w:val="center"/>
              <w:rPr>
                <w:b/>
                <w:bCs/>
                <w:color w:val="FFFFFF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00B0F0"/>
            <w:noWrap w:val="0"/>
            <w:vAlign w:val="center"/>
          </w:tcPr>
          <w:p>
            <w:pPr>
              <w:jc w:val="center"/>
              <w:rPr>
                <w:b/>
                <w:bCs/>
                <w:color w:val="FFFFFF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00B0F0"/>
            <w:noWrap w:val="0"/>
            <w:vAlign w:val="center"/>
          </w:tcPr>
          <w:p>
            <w:pPr>
              <w:jc w:val="center"/>
              <w:rPr>
                <w:b/>
                <w:bCs/>
                <w:color w:val="FFFFFF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00B0F0"/>
            <w:noWrap w:val="0"/>
            <w:vAlign w:val="center"/>
          </w:tcPr>
          <w:p>
            <w:pPr>
              <w:jc w:val="center"/>
              <w:rPr>
                <w:b/>
                <w:bCs/>
                <w:color w:val="FFFFFF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00B0F0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FFFF"/>
                <w:kern w:val="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入园晨检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区角游戏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区角游戏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区角游戏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区角游戏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区角游戏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  <w:lang w:val="en-US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语言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语言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语言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  <w:lang w:val="en-US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安吉游戏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  <w:lang w:val="en-US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安吉游戏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  <w:lang w:val="en-US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安吉游戏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  <w:lang w:val="en-US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安吉游戏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安吉游戏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安全教育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主题教育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养成教育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综合（表演</w:t>
            </w:r>
            <w:bookmarkStart w:id="0" w:name="_GoBack"/>
            <w:bookmarkEnd w:id="0"/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素质竞赛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语言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语言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社会</w:t>
            </w:r>
          </w:p>
        </w:tc>
      </w:tr>
      <w:tr>
        <w:tblPrEx>
          <w:tblBorders>
            <w:top w:val="single" w:color="0070C0" w:sz="6" w:space="0"/>
            <w:left w:val="single" w:color="0070C0" w:sz="6" w:space="0"/>
            <w:bottom w:val="single" w:color="0070C0" w:sz="6" w:space="0"/>
            <w:right w:val="single" w:color="0070C0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创意美术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健康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音乐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体育游戏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科学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1785620</wp:posOffset>
                </wp:positionV>
                <wp:extent cx="4061460" cy="1395730"/>
                <wp:effectExtent l="0" t="0" r="15240" b="13970"/>
                <wp:wrapNone/>
                <wp:docPr id="68" name="燕尾形箭头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1460" cy="1395730"/>
                        </a:xfrm>
                        <a:prstGeom prst="notchedRightArrow">
                          <a:avLst/>
                        </a:prstGeom>
                        <a:solidFill>
                          <a:srgbClr val="D05A8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="华文细黑" w:hAnsi="华文细黑" w:eastAsia="华文细黑"/>
                                <w:b/>
                                <w:color w:val="FFFFFF" w:themeColor="light1"/>
                                <w:kern w:val="24"/>
                                <w:sz w:val="52"/>
                                <w:szCs w:val="52"/>
                                <w14:textFill>
                                  <w14:solidFill>
                                    <w14:schemeClr w14:val="lt1"/>
                                  </w14:solidFill>
                                </w14:textFill>
                              </w:rPr>
                              <w:t>课 程 表</w:t>
                            </w:r>
                          </w:p>
                        </w:txbxContent>
                      </wps:txbx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shape id="燕尾形箭头 67" o:spid="_x0000_s1026" o:spt="94" type="#_x0000_t94" style="position:absolute;left:0pt;margin-left:198.75pt;margin-top:140.6pt;height:109.9pt;width:319.8pt;z-index:251665408;v-text-anchor:middle;mso-width-relative:page;mso-height-relative:page;" fillcolor="#D05A8C" filled="t" stroked="f" coordsize="21600,21600" o:gfxdata="UEsDBAoAAAAAAIdO4kAAAAAAAAAAAAAAAAAEAAAAZHJzL1BLAwQUAAAACACHTuJAI40qLNsAAAAM&#10;AQAADwAAAGRycy9kb3ducmV2LnhtbE2PwU7DMBBE70j8g7WVuFHbidqmaTYVQnBACKQWxNmJt0nU&#10;2I5ityl/j3uix9U8zbwtthfTszONvnMWQc4FMLK1051tEL6/Xh8zYD4oq1XvLCH8kodteX9XqFy7&#10;ye7ovA8NiyXW5wqhDWHIOfd1S0b5uRvIxuzgRqNCPMeG61FNsdz0PBFiyY3qbFxo1UDPLdXH/ckg&#10;dG/68335c5h2bl355OnjxafZEfFhJsUGWKBL+Ifhqh/VoYxOlTtZ7VmPkK5Xi4giJJlMgF0Jka4k&#10;sAphIaQAXhb89onyD1BLAwQUAAAACACHTuJAzuOOczECAAAuBAAADgAAAGRycy9lMm9Eb2MueG1s&#10;rVNLjhMxEN0jcQfLe9KdzEwSonRGo0TDBjEjBg7guN3dlvyj7KQTLsAJuABiC2LBFm4TzTUou5sM&#10;hM0s6IW7yp969Z6f55c7rchWgJfWFHQ4yCkRhttSmrqgb99cP5tS4gMzJVPWiILuhaeXi6dP5q2b&#10;iZFtrCoFECxi/Kx1BW1CcLMs87wRmvmBdcLgYmVBs4Ap1FkJrMXqWmWjPB9nrYXSgeXCe5xddYu0&#10;rwiPKWirSnKxsnyjhQldVRCKBaTkG+k8XaRuq0rwcFNVXgSiCopMQxoRBON1HLPFnM1qYK6RvG+B&#10;PaaFE06aSYOgx1IrFhjZgPynlJYcrLdVGHCrs45IUgRZDPMTbe4a5kTiglJ7dxTd/7+y/NX2Fogs&#10;CzrGezdM443ff/h4+Pbz8OPT/dcvh8/fyXgSZWqdn+HuO3cLfeYxjJx3Fej4RzZkl6TdH6UVu0A4&#10;Tp7n4+H5GFXnuDY8e34xOUviZw/HHfjwQlhNYlBQYwNaqnwt6yZcAdg26cu2L31AfDz3e3+E9lbJ&#10;8loqlRKo10sFZMvw0lf5xdV0GQngkb+2KUNa7GU0yWNbDK1coYUw1A7l8KamhKka3wgPkLCNjQhY&#10;qcNeMd90GKlsZyUtA74OJXVBp3n8emRlsIEoYSdajMJuveuVXNtyj9eArzLc4FApi51xJR0ljYX3&#10;p3Mt+hU7fLdhICiBoJa2szczHPd3HZMuWYbk9sg/gqKNkhK95aNP/8zTrodnvvg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I40qLNsAAAAMAQAADwAAAAAAAAABACAAAAAiAAAAZHJzL2Rvd25yZXYu&#10;eG1sUEsBAhQAFAAAAAgAh07iQM7jjnMxAgAALgQAAA4AAAAAAAAAAQAgAAAAKgEAAGRycy9lMm9E&#10;b2MueG1sUEsFBgAAAAAGAAYAWQEAAM0FAAAAAA==&#10;" adj="17889,5400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center"/>
                      </w:pPr>
                      <w:r>
                        <w:rPr>
                          <w:rFonts w:ascii="华文细黑" w:hAnsi="华文细黑" w:eastAsia="华文细黑"/>
                          <w:b/>
                          <w:color w:val="FFFFFF" w:themeColor="light1"/>
                          <w:kern w:val="24"/>
                          <w:sz w:val="52"/>
                          <w:szCs w:val="52"/>
                          <w14:textFill>
                            <w14:solidFill>
                              <w14:schemeClr w14:val="lt1"/>
                            </w14:solidFill>
                          </w14:textFill>
                        </w:rPr>
                        <w:t>课 程 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964565</wp:posOffset>
                </wp:positionH>
                <wp:positionV relativeFrom="paragraph">
                  <wp:posOffset>2024380</wp:posOffset>
                </wp:positionV>
                <wp:extent cx="1828800" cy="18288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5B9BD5" w:themeColor="accent1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5B9BD5" w:themeColor="accent1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0" w14:dist="0" w14:dir="0" w14:sx="0" w14:sy="0" w14:kx="0" w14:ky="0" w14:algn="none">
                                  <w14:srgbClr w14:val="000000"/>
                                </w14:shad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大班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95pt;margin-top:159.4pt;height:144pt;width:144pt;mso-wrap-style:none;z-index:251666432;mso-width-relative:page;mso-height-relative:page;" filled="f" stroked="f" coordsize="21600,21600" o:gfxdata="UEsDBAoAAAAAAIdO4kAAAAAAAAAAAAAAAAAEAAAAZHJzL1BLAwQUAAAACACHTuJAzml7tdkAAAAL&#10;AQAADwAAAGRycy9kb3ducmV2LnhtbE2PwU7DMBBE70j9B2srcaN2CERpiNNDJXpBHGgRXJ3YTaLE&#10;ayt208DXs5zgOLNPszPlbrEjm80UeocSko0AZrBxusdWwvvp+S4HFqJCrUaHRsKXCbCrVjelKrS7&#10;4puZj7FlFIKhUBK6GH3BeWg6Y1XYOG+Qbmc3WRVJTi3Xk7pSuB35vRAZt6pH+tApb/adaYbjxUp4&#10;VR+HOC9Dcxj8WX9aX+/T7xcpb9eJeAIWzRL/YPitT9Whok61u6AObCT9mGwJlZAmOW0g4iHdklNL&#10;yESWA69K/n9D9QNQSwMEFAAAAAgAh07iQLTUaek2AgAAZQQAAA4AAABkcnMvZTJvRG9jLnhtbK1U&#10;zW4TMRC+I/EOlu9kk5CWJMqmCo2CkCpaqSDOjtebXcl/sp3shgeAN+DUC3eeq8/BZ2+SRoVDD1y8&#10;Y8/4G3/fzOzsqlWS7ITztdE5HfT6lAjNTVHrTU6/fF69GVPiA9MFk0aLnO6Fp1fz169mjZ2KoamM&#10;LIQjANF+2ticViHYaZZ5XgnFfM9YoeEsjVMsYOs2WeFYA3Qls2G/f5k1xhXWGS68x+myc9IDonsJ&#10;oCnLmoul4VsldOhQnZAsgJKvauvpPL22LAUPt2XpRSAyp2Aa0ooksNdxzeYzNt04ZquaH57AXvKE&#10;Z5wUqzWSnqCWLDCydfVfUKrmznhThh43KuuIJEXAYtB/ps19xaxIXCC1tyfR/f+D5Z92d47URU4n&#10;lGimUPDHnz8eH34//vpOJlGexvopou4t4kL73rRomuO5x2Fk3ZZOxS/4EPgh7v4krmgD4fHSeDge&#10;9+Hi8B03wM+erlvnwwdhFIlGTh2ql0RluxsfutBjSMymzaqWMlVQatLk9PLtRT9dOHkALjVyRBLd&#10;Y6MV2nV7YLY2xR7EnOk6w1u+qpH8hvlwxxxaAQ/GsIRbLKU0SGIOFiWVcd/+dR7jUSF4KWnQWjnV&#10;mCRK5EeNyk0GoxFAQ9qMLt4NsXHnnvW5R2/VtUHvDjCUliczxgd5NEtn1FdM1CLmhItpjsw5DUfz&#10;OnTtjonkYrFIQeg9y8KNvrc8QkcxvV1sAwRNOkeROmUO2qH7UqUOkxLb+3yfop7+DvM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zml7tdkAAAALAQAADwAAAAAAAAABACAAAAAiAAAAZHJzL2Rvd25y&#10;ZXYueG1sUEsBAhQAFAAAAAgAh07iQLTUaek2AgAAZQ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5B9BD5" w:themeColor="accent1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5B9BD5" w:themeColor="accent1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0" w14:dist="0" w14:dir="0" w14:sx="0" w14:sy="0" w14:kx="0" w14:ky="0" w14:algn="none">
                            <w14:srgbClr w14:val="000000"/>
                          </w14:shad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大班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800100</wp:posOffset>
            </wp:positionH>
            <wp:positionV relativeFrom="page">
              <wp:posOffset>-289560</wp:posOffset>
            </wp:positionV>
            <wp:extent cx="6765290" cy="3569970"/>
            <wp:effectExtent l="0" t="0" r="16510" b="11430"/>
            <wp:wrapNone/>
            <wp:docPr id="6" name="图片 6" descr="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65290" cy="3569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-38100</wp:posOffset>
            </wp:positionH>
            <wp:positionV relativeFrom="page">
              <wp:posOffset>8763635</wp:posOffset>
            </wp:positionV>
            <wp:extent cx="7698105" cy="2016125"/>
            <wp:effectExtent l="0" t="0" r="17145" b="3175"/>
            <wp:wrapNone/>
            <wp:docPr id="5" name="图片 5" descr="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8105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787400</wp:posOffset>
            </wp:positionH>
            <wp:positionV relativeFrom="page">
              <wp:posOffset>485140</wp:posOffset>
            </wp:positionV>
            <wp:extent cx="6087745" cy="9894570"/>
            <wp:effectExtent l="0" t="0" r="8255" b="11430"/>
            <wp:wrapNone/>
            <wp:docPr id="3" name="图片 3" descr="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87745" cy="9894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393700</wp:posOffset>
            </wp:positionH>
            <wp:positionV relativeFrom="page">
              <wp:posOffset>6637655</wp:posOffset>
            </wp:positionV>
            <wp:extent cx="6868160" cy="3815715"/>
            <wp:effectExtent l="0" t="0" r="8890" b="13335"/>
            <wp:wrapNone/>
            <wp:docPr id="4" name="图片 4" descr="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68160" cy="3815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-152400</wp:posOffset>
            </wp:positionH>
            <wp:positionV relativeFrom="page">
              <wp:posOffset>-362585</wp:posOffset>
            </wp:positionV>
            <wp:extent cx="7816215" cy="11812905"/>
            <wp:effectExtent l="0" t="0" r="13335" b="17145"/>
            <wp:wrapNone/>
            <wp:docPr id="2" name="图片 2" descr="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16215" cy="1181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-139700</wp:posOffset>
            </wp:positionH>
            <wp:positionV relativeFrom="page">
              <wp:posOffset>-273685</wp:posOffset>
            </wp:positionV>
            <wp:extent cx="7825105" cy="13534390"/>
            <wp:effectExtent l="0" t="0" r="4445" b="10160"/>
            <wp:wrapNone/>
            <wp:docPr id="1" name="图片 1" descr="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25105" cy="13534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iwiaGRpZCI6ImVjYzQyNjkzMjUyZmUxNzZmYTQ3YWRlMmE0MjllYjJhIiwidXNlckNvdW50IjoyfQ=="/>
  </w:docVars>
  <w:rsids>
    <w:rsidRoot w:val="18FF0365"/>
    <w:rsid w:val="0C3B6745"/>
    <w:rsid w:val="137A1441"/>
    <w:rsid w:val="13970D73"/>
    <w:rsid w:val="18FF0365"/>
    <w:rsid w:val="1A8002EF"/>
    <w:rsid w:val="29B920D5"/>
    <w:rsid w:val="33BB0051"/>
    <w:rsid w:val="35B325C9"/>
    <w:rsid w:val="3CA30C02"/>
    <w:rsid w:val="40A071A0"/>
    <w:rsid w:val="47657925"/>
    <w:rsid w:val="4A2213B4"/>
    <w:rsid w:val="540043C8"/>
    <w:rsid w:val="6A3639D5"/>
    <w:rsid w:val="757C602B"/>
    <w:rsid w:val="7F81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customStyle="1" w:styleId="5">
    <w:name w:val="Grid Table 4 Accent 4"/>
    <w:basedOn w:val="3"/>
    <w:qFormat/>
    <w:uiPriority w:val="49"/>
    <w:rPr>
      <w:kern w:val="0"/>
      <w:sz w:val="20"/>
      <w:szCs w:val="20"/>
    </w:rPr>
    <w:tblPr>
      <w:tblBorders>
        <w:top w:val="single" w:color="FFD965" w:sz="4" w:space="0"/>
        <w:left w:val="single" w:color="FFD965" w:sz="4" w:space="0"/>
        <w:bottom w:val="single" w:color="FFD965" w:sz="4" w:space="0"/>
        <w:right w:val="single" w:color="FFD965" w:sz="4" w:space="0"/>
        <w:insideH w:val="single" w:color="FFD965" w:sz="4" w:space="0"/>
        <w:insideV w:val="single" w:color="FFD965" w:sz="4" w:space="0"/>
      </w:tblBorders>
    </w:tblPr>
    <w:tblStylePr w:type="firstRow">
      <w:rPr>
        <w:b/>
        <w:bCs/>
        <w:color w:val="FFFFFF"/>
      </w:rPr>
      <w:tcPr>
        <w:tcBorders>
          <w:top w:val="single" w:color="FFC000" w:sz="4" w:space="0"/>
          <w:left w:val="single" w:color="FFC000" w:sz="4" w:space="0"/>
          <w:bottom w:val="single" w:color="FFC000" w:sz="4" w:space="0"/>
          <w:right w:val="single" w:color="FFC000" w:sz="4" w:space="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cPr>
        <w:tcBorders>
          <w:top w:val="double" w:color="FFC000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/>
      </w:tcPr>
    </w:tblStylePr>
    <w:tblStylePr w:type="band1Horz">
      <w:tcPr>
        <w:shd w:val="clear" w:color="auto" w:fill="FEF2CC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63771e1c-2292-44aa-994a-615152da1d9d\&#23398;&#26657;&#24188;&#20799;&#22253;&#20013;&#31179;&#27963;&#21160;&#36992;&#35831;&#209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学校幼儿园中秋活动邀请函.docx</Template>
  <Pages>1</Pages>
  <Words>155</Words>
  <Characters>155</Characters>
  <Lines>0</Lines>
  <Paragraphs>0</Paragraphs>
  <TotalTime>3</TotalTime>
  <ScaleCrop>false</ScaleCrop>
  <LinksUpToDate>false</LinksUpToDate>
  <CharactersWithSpaces>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2021-04-17T07:38:00Z</dcterms:created>
  <dc:creator>澪囬燚</dc:creator>
  <cp:lastModifiedBy>澪囬燚</cp:lastModifiedBy>
  <cp:lastPrinted>2023-09-26T01:58:47Z</cp:lastPrinted>
  <dcterms:modified xsi:type="dcterms:W3CDTF">2023-09-26T01:58:54Z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TemplateUUID">
    <vt:lpwstr>v1.0_mb_6csfD147eXL32QrHvhX2Yw==</vt:lpwstr>
  </property>
  <property fmtid="{D5CDD505-2E9C-101B-9397-08002B2CF9AE}" pid="4" name="ICV">
    <vt:lpwstr>7BAE98290B5F4E1DB47F941542EE195C</vt:lpwstr>
  </property>
</Properties>
</file>