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44"/>
          <w:szCs w:val="44"/>
          <w:lang w:val="en-US" w:eastAsia="zh-CN"/>
        </w:rPr>
        <w:t>二年级上学期语文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44"/>
          <w:szCs w:val="44"/>
        </w:rPr>
        <w:t>教学进度表</w:t>
      </w:r>
    </w:p>
    <w:tbl>
      <w:tblPr>
        <w:tblStyle w:val="4"/>
        <w:tblW w:w="92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1742"/>
        <w:gridCol w:w="5839"/>
        <w:gridCol w:w="7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周次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日期</w:t>
            </w:r>
          </w:p>
        </w:tc>
        <w:tc>
          <w:tcPr>
            <w:tcW w:w="5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972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教学内容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课时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１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9.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-9.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1.小蝌蚪找妈妈   2.我是什么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２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9.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-9.1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3.植物妈妈有办法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口语交际：有趣的动物   语文园地一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9.18-9.2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识字1.场景歌  识字2.树之歌  识字3.拍手歌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9.2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-9.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识字4.田家四季歌   语文园地二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132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国庆放假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 xml:space="preserve">9月28.29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10.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-10.1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4.曹冲称象    5.玲玲的画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10.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-10.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6.一封信      7.妈妈睡了    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口语交际：我爱做手工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10.2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-10.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语文园地三    8.古诗二首    9.黄山奇石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10.28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10.31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10.日月潭     11.葡萄沟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11.1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语文园地四    期中检测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11.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-11.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12.坐井观天    13.寒号鸟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1.11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.15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14.我要的是葫芦   口语交际：商量 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语文园地五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11.18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1.22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15.大禹治水    16.朱德的扁担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1.25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1.29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17.难忘的泼水节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口语交际：看图讲故事   语文园地六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１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12.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-12.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18.古诗二首   19.雾在哪里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１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12.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12.13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20.雪孩子    语文园地七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１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12.16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12.20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21.狐假虎威      22.狐狸分奶酪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１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2.23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12.27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23.纸船和风筝    24.风娃娃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语文园地八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12.30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12.31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复习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待定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复习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348" w:firstLineChars="145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  <w:lang w:val="en-US" w:eastAsia="zh-CN"/>
              </w:rPr>
              <w:t>待定</w:t>
            </w:r>
          </w:p>
        </w:tc>
        <w:tc>
          <w:tcPr>
            <w:tcW w:w="5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0" w:lineRule="auto"/>
              <w:ind w:left="0" w:right="0" w:firstLine="48"/>
              <w:jc w:val="both"/>
              <w:rPr>
                <w:rFonts w:hint="eastAsia" w:ascii="宋体" w:hAnsi="宋体" w:eastAsia="宋体" w:cs="宋体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  <w:t>期末考试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hint="eastAsia" w:ascii="宋体" w:hAnsi="宋体" w:eastAsia="宋体" w:cs="宋体"/>
          <w:spacing w:val="0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73E2AA4"/>
    <w:rsid w:val="073E2AA4"/>
    <w:rsid w:val="0EC10D73"/>
    <w:rsid w:val="17CE5D01"/>
    <w:rsid w:val="313D51E9"/>
    <w:rsid w:val="602F2D87"/>
    <w:rsid w:val="678B0CD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2113</Words>
  <Characters>2375</Characters>
  <Lines>0</Lines>
  <Paragraphs>0</Paragraphs>
  <TotalTime>20</TotalTime>
  <ScaleCrop>false</ScaleCrop>
  <LinksUpToDate>false</LinksUpToDate>
  <CharactersWithSpaces>2451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2021-08-21T03:36:00Z</dcterms:created>
  <dc:creator>Administrator</dc:creator>
  <cp:lastModifiedBy>请叫我小鹤哥</cp:lastModifiedBy>
  <dcterms:modified xsi:type="dcterms:W3CDTF">2024-09-02T00:40:16Z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2C5888C530EA4065B3C9CA1669CD1829_13</vt:lpwstr>
  </property>
</Properties>
</file>